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6AE" w:rsidRPr="001B2EA4" w:rsidRDefault="003C06AE" w:rsidP="003C06AE">
      <w:pPr>
        <w:pStyle w:val="1"/>
      </w:pPr>
      <w:bookmarkStart w:id="0" w:name="_Toc146089611"/>
      <w:bookmarkStart w:id="1" w:name="_Toc146089610"/>
      <w:bookmarkStart w:id="2" w:name="_Toc262820801"/>
      <w:bookmarkStart w:id="3" w:name="_Toc397420140"/>
      <w:bookmarkStart w:id="4" w:name="_Toc94098159"/>
      <w:bookmarkStart w:id="5" w:name="_GoBack"/>
      <w:bookmarkEnd w:id="5"/>
      <w:r w:rsidRPr="001B2EA4">
        <w:t>Revision History</w:t>
      </w:r>
      <w:bookmarkEnd w:id="4"/>
    </w:p>
    <w:tbl>
      <w:tblPr>
        <w:tblW w:w="8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7"/>
        <w:gridCol w:w="1190"/>
        <w:gridCol w:w="4916"/>
      </w:tblGrid>
      <w:tr w:rsidR="0004533D" w:rsidRPr="009540D9" w:rsidTr="000375CC">
        <w:trPr>
          <w:tblHeader/>
        </w:trPr>
        <w:tc>
          <w:tcPr>
            <w:tcW w:w="993" w:type="dxa"/>
            <w:tcBorders>
              <w:top w:val="single" w:sz="12" w:space="0" w:color="auto"/>
              <w:left w:val="single" w:sz="12" w:space="0" w:color="auto"/>
              <w:bottom w:val="single" w:sz="12" w:space="0" w:color="auto"/>
            </w:tcBorders>
            <w:shd w:val="pct10" w:color="auto" w:fill="auto"/>
          </w:tcPr>
          <w:p w:rsidR="0004533D" w:rsidRPr="005F7354" w:rsidRDefault="0004533D" w:rsidP="000375CC">
            <w:pPr>
              <w:pStyle w:val="TableHead"/>
              <w:spacing w:line="360" w:lineRule="atLeast"/>
              <w:jc w:val="both"/>
              <w:rPr>
                <w:rFonts w:cs="Helvetica"/>
              </w:rPr>
            </w:pPr>
            <w:r w:rsidRPr="005F7354">
              <w:rPr>
                <w:rFonts w:cs="Helvetica"/>
              </w:rPr>
              <w:t>Revision</w:t>
            </w:r>
          </w:p>
        </w:tc>
        <w:tc>
          <w:tcPr>
            <w:tcW w:w="1417" w:type="dxa"/>
            <w:tcBorders>
              <w:top w:val="single" w:sz="12" w:space="0" w:color="auto"/>
              <w:bottom w:val="single" w:sz="12" w:space="0" w:color="auto"/>
            </w:tcBorders>
            <w:shd w:val="pct10" w:color="auto" w:fill="auto"/>
          </w:tcPr>
          <w:p w:rsidR="0004533D" w:rsidRPr="005F7354" w:rsidRDefault="0004533D" w:rsidP="000375CC">
            <w:pPr>
              <w:pStyle w:val="TableHead"/>
              <w:spacing w:line="360" w:lineRule="atLeast"/>
              <w:jc w:val="both"/>
              <w:rPr>
                <w:rFonts w:cs="Helvetica"/>
              </w:rPr>
            </w:pPr>
            <w:r w:rsidRPr="005F7354">
              <w:rPr>
                <w:rFonts w:cs="Helvetica"/>
              </w:rPr>
              <w:t>Date</w:t>
            </w:r>
          </w:p>
        </w:tc>
        <w:tc>
          <w:tcPr>
            <w:tcW w:w="1190" w:type="dxa"/>
            <w:tcBorders>
              <w:top w:val="single" w:sz="12" w:space="0" w:color="auto"/>
              <w:bottom w:val="single" w:sz="12" w:space="0" w:color="auto"/>
            </w:tcBorders>
            <w:shd w:val="pct10" w:color="auto" w:fill="auto"/>
          </w:tcPr>
          <w:p w:rsidR="0004533D" w:rsidRPr="005F7354" w:rsidRDefault="0004533D" w:rsidP="000375CC">
            <w:pPr>
              <w:pStyle w:val="TableHead"/>
              <w:spacing w:line="360" w:lineRule="atLeast"/>
              <w:jc w:val="both"/>
              <w:rPr>
                <w:rFonts w:cs="Helvetica"/>
              </w:rPr>
            </w:pPr>
            <w:r w:rsidRPr="005F7354">
              <w:rPr>
                <w:rFonts w:cs="Helvetica"/>
              </w:rPr>
              <w:t>Author</w:t>
            </w:r>
          </w:p>
        </w:tc>
        <w:tc>
          <w:tcPr>
            <w:tcW w:w="4916" w:type="dxa"/>
            <w:tcBorders>
              <w:top w:val="single" w:sz="12" w:space="0" w:color="auto"/>
              <w:bottom w:val="single" w:sz="12" w:space="0" w:color="auto"/>
              <w:right w:val="single" w:sz="12" w:space="0" w:color="auto"/>
            </w:tcBorders>
            <w:shd w:val="pct10" w:color="auto" w:fill="auto"/>
          </w:tcPr>
          <w:p w:rsidR="0004533D" w:rsidRPr="005F7354" w:rsidRDefault="0004533D" w:rsidP="000375CC">
            <w:pPr>
              <w:pStyle w:val="TableHead"/>
              <w:spacing w:line="360" w:lineRule="atLeast"/>
              <w:jc w:val="both"/>
              <w:rPr>
                <w:rFonts w:cs="Helvetica"/>
              </w:rPr>
            </w:pPr>
            <w:r w:rsidRPr="005F7354">
              <w:rPr>
                <w:rFonts w:cs="Helvetica"/>
              </w:rPr>
              <w:t>Reason for Change</w:t>
            </w:r>
          </w:p>
        </w:tc>
      </w:tr>
      <w:tr w:rsidR="0004533D" w:rsidRPr="009540D9" w:rsidTr="000375CC">
        <w:tc>
          <w:tcPr>
            <w:tcW w:w="993" w:type="dxa"/>
            <w:tcBorders>
              <w:top w:val="single" w:sz="12"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t>0.01</w:t>
            </w:r>
          </w:p>
        </w:tc>
        <w:tc>
          <w:tcPr>
            <w:tcW w:w="1417" w:type="dxa"/>
            <w:tcBorders>
              <w:top w:val="single" w:sz="12" w:space="0" w:color="auto"/>
              <w:bottom w:val="single" w:sz="4" w:space="0" w:color="auto"/>
            </w:tcBorders>
          </w:tcPr>
          <w:p w:rsidR="0004533D" w:rsidRPr="0004533D" w:rsidRDefault="0004533D" w:rsidP="000375CC">
            <w:pPr>
              <w:pStyle w:val="TableText"/>
              <w:kinsoku w:val="0"/>
              <w:textAlignment w:val="top"/>
            </w:pPr>
            <w:r w:rsidRPr="0004533D">
              <w:t>2010-</w:t>
            </w:r>
            <w:r w:rsidRPr="0004533D">
              <w:rPr>
                <w:rFonts w:hint="eastAsia"/>
              </w:rPr>
              <w:t>0</w:t>
            </w:r>
            <w:r w:rsidRPr="0004533D">
              <w:t>5-21</w:t>
            </w:r>
          </w:p>
        </w:tc>
        <w:tc>
          <w:tcPr>
            <w:tcW w:w="1190" w:type="dxa"/>
            <w:tcBorders>
              <w:top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S10500 product team</w:t>
            </w:r>
          </w:p>
        </w:tc>
        <w:tc>
          <w:tcPr>
            <w:tcW w:w="4916" w:type="dxa"/>
            <w:tcBorders>
              <w:top w:val="single" w:sz="12"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 xml:space="preserve">First draft from Platfrom Revision </w:t>
            </w:r>
            <w:r w:rsidRPr="0004533D">
              <w:t>0.</w:t>
            </w:r>
            <w:r w:rsidRPr="0004533D">
              <w:rPr>
                <w:rFonts w:hint="eastAsia"/>
              </w:rPr>
              <w:t xml:space="preserve">09 based </w:t>
            </w:r>
            <w:r w:rsidRPr="0004533D">
              <w:t>COMWAREV700R001B2</w:t>
            </w:r>
            <w:r w:rsidRPr="0004533D">
              <w:rPr>
                <w:rFonts w:hint="eastAsia"/>
              </w:rPr>
              <w:t>5</w:t>
            </w:r>
            <w:r w:rsidRPr="0004533D">
              <w:t>D001</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w:t>
            </w:r>
            <w:r w:rsidRPr="0004533D">
              <w:rPr>
                <w:rFonts w:hint="eastAsia"/>
              </w:rPr>
              <w:t>2</w:t>
            </w:r>
            <w:r w:rsidRPr="0004533D">
              <w:t>-</w:t>
            </w:r>
            <w:r w:rsidRPr="0004533D">
              <w:rPr>
                <w:rFonts w:hint="eastAsia"/>
              </w:rPr>
              <w:t>0</w:t>
            </w:r>
            <w:r w:rsidRPr="0004533D">
              <w:t>1-</w:t>
            </w:r>
            <w:r w:rsidRPr="0004533D">
              <w:rPr>
                <w:rFonts w:hint="eastAsia"/>
              </w:rPr>
              <w:t>1</w:t>
            </w:r>
            <w:r w:rsidRPr="0004533D">
              <w:t>2</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COMWAREV700R001B27D001</w:t>
            </w:r>
          </w:p>
          <w:p w:rsidR="0004533D" w:rsidRPr="0004533D" w:rsidRDefault="0004533D" w:rsidP="000375CC">
            <w:pPr>
              <w:pStyle w:val="TableText"/>
              <w:kinsoku w:val="0"/>
              <w:textAlignment w:val="top"/>
            </w:pPr>
            <w:r w:rsidRPr="0004533D">
              <w:rPr>
                <w:rFonts w:hint="eastAsia"/>
              </w:rPr>
              <w:t>1. Added HH3C-IP-ADDRESS-MIB, HH3C-LswINF-MIB, HH3C-LswMAM-MIB, Q-BRIDGE-MIB, added i</w:t>
            </w:r>
            <w:r w:rsidRPr="0004533D">
              <w:t>pNetToMediaTable</w:t>
            </w:r>
            <w:r w:rsidRPr="0004533D">
              <w:rPr>
                <w:rFonts w:hint="eastAsia"/>
              </w:rPr>
              <w:t xml:space="preserve"> and at</w:t>
            </w:r>
            <w:r w:rsidRPr="0004533D">
              <w:t>Table</w:t>
            </w:r>
            <w:r w:rsidRPr="0004533D">
              <w:rPr>
                <w:rFonts w:hint="eastAsia"/>
              </w:rPr>
              <w:t xml:space="preserve"> to RFC1213-MIB by </w:t>
            </w:r>
            <w:r w:rsidRPr="0004533D">
              <w:t>mengli 06606</w:t>
            </w:r>
            <w:r w:rsidRPr="0004533D">
              <w:rPr>
                <w:rFonts w:hint="eastAsia"/>
              </w:rPr>
              <w:t xml:space="preserve"> for </w:t>
            </w:r>
            <w:r w:rsidRPr="0004533D">
              <w:t>LPD23846</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Added HH3C-LAG-MIB, IEEE8023-LAG-MIB by </w:t>
            </w:r>
            <w:r w:rsidRPr="0004533D">
              <w:t>wanyi 05490</w:t>
            </w:r>
            <w:r w:rsidRPr="0004533D">
              <w:rPr>
                <w:rFonts w:hint="eastAsia"/>
              </w:rPr>
              <w:t xml:space="preserve"> for </w:t>
            </w:r>
            <w:r w:rsidRPr="0004533D">
              <w:t>LPD23208</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Added BRIDGE-MIB, P-BRIDGE-MIB, Q-BRIDGE-MIB, HH3C-LswINF-MIB, HH3C-STORM-CONSTRAIN-MIB, </w:t>
            </w:r>
            <w:r w:rsidRPr="0004533D">
              <w:t>HH3C-IF-EXT-MIB</w:t>
            </w:r>
            <w:r w:rsidRPr="0004533D">
              <w:rPr>
                <w:rFonts w:hint="eastAsia"/>
              </w:rPr>
              <w:t xml:space="preserve">, </w:t>
            </w:r>
            <w:r w:rsidRPr="0004533D">
              <w:t>HH3C-LswMSTP-MIB</w:t>
            </w:r>
            <w:r w:rsidRPr="0004533D">
              <w:rPr>
                <w:rFonts w:hint="eastAsia"/>
              </w:rPr>
              <w:t xml:space="preserve">, </w:t>
            </w:r>
            <w:bookmarkStart w:id="6" w:name="_Toc313971425"/>
            <w:r w:rsidRPr="0004533D">
              <w:t>HH3C-LswDEVM-MIB</w:t>
            </w:r>
            <w:bookmarkEnd w:id="6"/>
            <w:r w:rsidRPr="0004533D">
              <w:rPr>
                <w:rFonts w:hint="eastAsia"/>
              </w:rPr>
              <w:t xml:space="preserve"> by </w:t>
            </w:r>
            <w:r w:rsidRPr="0004533D">
              <w:t>xiedong 02618</w:t>
            </w:r>
            <w:r w:rsidRPr="0004533D">
              <w:rPr>
                <w:rFonts w:hint="eastAsia"/>
              </w:rPr>
              <w:t xml:space="preserve">, </w:t>
            </w:r>
            <w:r w:rsidRPr="0004533D">
              <w:t>mengli 06606</w:t>
            </w:r>
            <w:r w:rsidRPr="0004533D">
              <w:rPr>
                <w:rFonts w:hint="eastAsia"/>
              </w:rPr>
              <w:t xml:space="preserve">, </w:t>
            </w:r>
            <w:r w:rsidRPr="0004533D">
              <w:t>zhangwei 05891</w:t>
            </w:r>
            <w:r w:rsidRPr="0004533D">
              <w:rPr>
                <w:rFonts w:hint="eastAsia"/>
              </w:rPr>
              <w:t xml:space="preserve">, </w:t>
            </w:r>
            <w:r w:rsidRPr="0004533D">
              <w:t>fanyanwen 06660</w:t>
            </w:r>
            <w:r w:rsidRPr="0004533D">
              <w:rPr>
                <w:rFonts w:hint="eastAsia"/>
              </w:rPr>
              <w:t xml:space="preserve"> for </w:t>
            </w:r>
            <w:r w:rsidRPr="0004533D">
              <w:t>LPD23766</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Added </w:t>
            </w:r>
            <w:bookmarkStart w:id="7" w:name="_Toc295465476"/>
            <w:r w:rsidRPr="0004533D">
              <w:t>HH3C-FLASH-MAN-MIB</w:t>
            </w:r>
            <w:bookmarkEnd w:id="7"/>
            <w:r w:rsidRPr="0004533D">
              <w:rPr>
                <w:rFonts w:hint="eastAsia"/>
              </w:rPr>
              <w:t xml:space="preserve"> by lisong 06014.</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0.02</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2012-02-14</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COMWAREV700R001B28D001</w:t>
            </w:r>
          </w:p>
          <w:p w:rsidR="0004533D" w:rsidRPr="0004533D" w:rsidRDefault="0004533D" w:rsidP="000375CC">
            <w:pPr>
              <w:pStyle w:val="TableText"/>
              <w:kinsoku w:val="0"/>
              <w:textAlignment w:val="top"/>
            </w:pPr>
            <w:r w:rsidRPr="0004533D">
              <w:rPr>
                <w:rFonts w:hint="eastAsia"/>
              </w:rPr>
              <w:t xml:space="preserve">Added </w:t>
            </w:r>
            <w:r w:rsidRPr="0004533D">
              <w:t>HH3C-COMMON-SYSTEM-MIB</w:t>
            </w:r>
            <w:r w:rsidRPr="0004533D">
              <w:rPr>
                <w:rFonts w:hint="eastAsia"/>
              </w:rPr>
              <w:t xml:space="preserve">, </w:t>
            </w:r>
            <w:r w:rsidRPr="0004533D">
              <w:t>HH3C-LswMix-MIB</w:t>
            </w:r>
            <w:r w:rsidRPr="0004533D">
              <w:rPr>
                <w:rFonts w:hint="eastAsia"/>
              </w:rPr>
              <w:t xml:space="preserve">, </w:t>
            </w:r>
            <w:r w:rsidRPr="0004533D">
              <w:t>HH3C-LSW-DEV-ADM-MIB</w:t>
            </w:r>
            <w:r w:rsidRPr="0004533D">
              <w:rPr>
                <w:rFonts w:hint="eastAsia"/>
              </w:rPr>
              <w:t xml:space="preserve"> and </w:t>
            </w:r>
            <w:r w:rsidRPr="0004533D">
              <w:t>HH3C-TRANSCEIVER-INFO-MIB</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Added </w:t>
            </w:r>
            <w:r w:rsidRPr="0004533D">
              <w:t>hh3cdevMFanStatusTable</w:t>
            </w:r>
            <w:r w:rsidRPr="0004533D">
              <w:rPr>
                <w:rFonts w:hint="eastAsia"/>
              </w:rPr>
              <w:t xml:space="preserve"> and </w:t>
            </w:r>
            <w:r w:rsidRPr="0004533D">
              <w:t>hh3cdevMPowerStatusTable</w:t>
            </w:r>
            <w:r w:rsidRPr="0004533D">
              <w:rPr>
                <w:rFonts w:hint="eastAsia"/>
              </w:rPr>
              <w:t xml:space="preserve"> in </w:t>
            </w:r>
            <w:r w:rsidRPr="0004533D">
              <w:t>HH3C-LswDEVM-MIB</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Added </w:t>
            </w:r>
            <w:r w:rsidRPr="0004533D">
              <w:t>hh3cWriteSuccessTrap, hh3cWriteFailureTrap, hh3cRebootSendTrap, hh3cSysColdStartTrap, hh3cSysWarmStartTrap, hh3cSlaveSwitchOver</w:t>
            </w:r>
            <w:r w:rsidRPr="0004533D">
              <w:rPr>
                <w:rFonts w:hint="eastAsia"/>
              </w:rPr>
              <w:t xml:space="preserve"> by fanyanwen 06660.</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0.03</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2012-02-23</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COMWAREV700R001B29D001</w:t>
            </w:r>
          </w:p>
          <w:p w:rsidR="0004533D" w:rsidRPr="0004533D" w:rsidRDefault="0004533D" w:rsidP="000375CC">
            <w:pPr>
              <w:pStyle w:val="TableText"/>
              <w:kinsoku w:val="0"/>
              <w:textAlignment w:val="top"/>
            </w:pPr>
            <w:r w:rsidRPr="0004533D">
              <w:rPr>
                <w:rFonts w:hint="eastAsia"/>
              </w:rPr>
              <w:t xml:space="preserve">1. Modified description of </w:t>
            </w:r>
            <w:r w:rsidRPr="0004533D">
              <w:t>dot3adAggPortActorAdminState</w:t>
            </w:r>
            <w:r w:rsidRPr="0004533D">
              <w:rPr>
                <w:rFonts w:hint="eastAsia"/>
              </w:rPr>
              <w:t xml:space="preserve"> and </w:t>
            </w:r>
            <w:r w:rsidRPr="0004533D">
              <w:t>dot3adAggPortPartnerAdminState</w:t>
            </w:r>
            <w:r w:rsidRPr="0004533D">
              <w:rPr>
                <w:rFonts w:hint="eastAsia"/>
              </w:rPr>
              <w:t xml:space="preserve"> by </w:t>
            </w:r>
            <w:r w:rsidRPr="0004533D">
              <w:t>wanyi 05490</w:t>
            </w:r>
            <w:r w:rsidRPr="0004533D">
              <w:rPr>
                <w:rFonts w:hint="eastAsia"/>
              </w:rPr>
              <w:t xml:space="preserve"> for LPD25945.</w:t>
            </w:r>
          </w:p>
          <w:p w:rsidR="0004533D" w:rsidRPr="0004533D" w:rsidRDefault="0004533D" w:rsidP="000375CC">
            <w:pPr>
              <w:pStyle w:val="TableText"/>
              <w:kinsoku w:val="0"/>
              <w:textAlignment w:val="top"/>
            </w:pPr>
            <w:r w:rsidRPr="0004533D">
              <w:rPr>
                <w:rFonts w:hint="eastAsia"/>
              </w:rPr>
              <w:t xml:space="preserve">2. Added BGP4-MIB by </w:t>
            </w:r>
            <w:r w:rsidRPr="0004533D">
              <w:t>zhuchaopeng 02520</w:t>
            </w:r>
            <w:r w:rsidRPr="0004533D">
              <w:rPr>
                <w:rFonts w:hint="eastAsia"/>
              </w:rPr>
              <w:t xml:space="preserve"> for </w:t>
            </w:r>
            <w:r w:rsidRPr="0004533D">
              <w:t>LPD26654</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Modified description of </w:t>
            </w:r>
            <w:r w:rsidRPr="0004533D">
              <w:t>hh3cEntityExtFaultAlarmOn</w:t>
            </w:r>
            <w:r w:rsidRPr="0004533D">
              <w:rPr>
                <w:rFonts w:hint="eastAsia"/>
              </w:rPr>
              <w:t xml:space="preserve"> and </w:t>
            </w:r>
            <w:r w:rsidRPr="0004533D">
              <w:t>hh3cEntityExtFaultAlarmOff</w:t>
            </w:r>
            <w:r w:rsidRPr="0004533D">
              <w:rPr>
                <w:rFonts w:hint="eastAsia"/>
              </w:rPr>
              <w:t xml:space="preserve"> by fanyanwen 06660 for </w:t>
            </w:r>
            <w:r w:rsidRPr="0004533D">
              <w:t>LPD17442</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Added </w:t>
            </w:r>
            <w:r w:rsidRPr="0004533D">
              <w:t>hh3cdevMSlotEnvironmentTable</w:t>
            </w:r>
            <w:r w:rsidRPr="0004533D">
              <w:rPr>
                <w:rFonts w:hint="eastAsia"/>
              </w:rPr>
              <w:t xml:space="preserve"> by fanyanwen 06660 for </w:t>
            </w:r>
            <w:r w:rsidRPr="0004533D">
              <w:t>LPD26270</w:t>
            </w:r>
            <w:r w:rsidRPr="0004533D">
              <w:rPr>
                <w:rFonts w:hint="eastAsia"/>
              </w:rPr>
              <w:t>.</w:t>
            </w:r>
          </w:p>
          <w:p w:rsidR="0004533D" w:rsidRPr="0004533D" w:rsidRDefault="0004533D" w:rsidP="000375CC">
            <w:pPr>
              <w:pStyle w:val="TableText"/>
              <w:kinsoku w:val="0"/>
              <w:textAlignment w:val="top"/>
            </w:pPr>
            <w:r w:rsidRPr="0004533D">
              <w:rPr>
                <w:rFonts w:hint="eastAsia"/>
              </w:rPr>
              <w:t>5. Added H</w:t>
            </w:r>
            <w:r w:rsidRPr="0004533D">
              <w:t>H3C-LswVLAN-MIB</w:t>
            </w:r>
            <w:r w:rsidRPr="0004533D">
              <w:rPr>
                <w:rFonts w:hint="eastAsia"/>
              </w:rPr>
              <w:t xml:space="preserve"> by xiedong 02618.</w:t>
            </w:r>
          </w:p>
          <w:p w:rsidR="0004533D" w:rsidRPr="0004533D" w:rsidRDefault="0004533D" w:rsidP="000375CC">
            <w:pPr>
              <w:pStyle w:val="TableText"/>
              <w:kinsoku w:val="0"/>
              <w:textAlignment w:val="top"/>
            </w:pPr>
            <w:r w:rsidRPr="0004533D">
              <w:rPr>
                <w:rFonts w:hint="eastAsia"/>
              </w:rPr>
              <w:t xml:space="preserve">6. Added </w:t>
            </w:r>
            <w:r w:rsidRPr="0004533D">
              <w:t>HH3C-MAC-INFORMATION-MIB</w:t>
            </w:r>
            <w:bookmarkStart w:id="8" w:name="_Toc303930165"/>
            <w:bookmarkStart w:id="9" w:name="_Toc316493743"/>
            <w:bookmarkStart w:id="10" w:name="_Toc316566338"/>
            <w:r w:rsidRPr="0004533D">
              <w:rPr>
                <w:rFonts w:hint="eastAsia"/>
              </w:rPr>
              <w:t xml:space="preserve"> and </w:t>
            </w:r>
            <w:r w:rsidRPr="0004533D">
              <w:t>dot1dTpFdbTable</w:t>
            </w:r>
            <w:bookmarkEnd w:id="8"/>
            <w:bookmarkEnd w:id="9"/>
            <w:bookmarkEnd w:id="10"/>
            <w:r w:rsidRPr="0004533D">
              <w:rPr>
                <w:rFonts w:hint="eastAsia"/>
              </w:rPr>
              <w:t xml:space="preserve"> by </w:t>
            </w:r>
            <w:r w:rsidRPr="0004533D">
              <w:t>mengli 06606</w:t>
            </w:r>
            <w:r w:rsidRPr="0004533D">
              <w:rPr>
                <w:rFonts w:hint="eastAsia"/>
              </w:rPr>
              <w:t xml:space="preserve"> for LPD26850.</w:t>
            </w:r>
          </w:p>
          <w:p w:rsidR="0004533D" w:rsidRPr="0004533D" w:rsidRDefault="0004533D" w:rsidP="000375CC">
            <w:pPr>
              <w:pStyle w:val="TableText"/>
              <w:kinsoku w:val="0"/>
              <w:textAlignment w:val="top"/>
            </w:pPr>
            <w:r w:rsidRPr="0004533D">
              <w:rPr>
                <w:rFonts w:hint="eastAsia"/>
              </w:rPr>
              <w:t xml:space="preserve">7. Added </w:t>
            </w:r>
            <w:r w:rsidRPr="0004533D">
              <w:t>HH3C-DLDP2-MIB</w:t>
            </w:r>
            <w:r w:rsidRPr="0004533D">
              <w:rPr>
                <w:rFonts w:hint="eastAsia"/>
              </w:rPr>
              <w:t xml:space="preserve"> by </w:t>
            </w:r>
            <w:r w:rsidRPr="0004533D">
              <w:t>guce 04152</w:t>
            </w:r>
            <w:r w:rsidRPr="0004533D">
              <w:rPr>
                <w:rFonts w:hint="eastAsia"/>
              </w:rPr>
              <w:t xml:space="preserve"> for LPD26611.</w:t>
            </w:r>
          </w:p>
          <w:p w:rsidR="0004533D" w:rsidRPr="0004533D" w:rsidRDefault="0004533D" w:rsidP="000375CC">
            <w:pPr>
              <w:pStyle w:val="TableText"/>
              <w:kinsoku w:val="0"/>
              <w:textAlignment w:val="top"/>
            </w:pPr>
            <w:r w:rsidRPr="0004533D">
              <w:rPr>
                <w:rFonts w:hint="eastAsia"/>
              </w:rPr>
              <w:t xml:space="preserve">8. Added HH3C-LPBKDT-MIB by </w:t>
            </w:r>
            <w:r w:rsidRPr="0004533D">
              <w:t>heziqi 06012</w:t>
            </w:r>
            <w:r w:rsidRPr="0004533D">
              <w:rPr>
                <w:rFonts w:hint="eastAsia"/>
              </w:rPr>
              <w:t xml:space="preserve"> for LPD26875.</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0.04</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2012-03-26</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COMWAREV700R001B30D001</w:t>
            </w:r>
          </w:p>
          <w:p w:rsidR="0004533D" w:rsidRPr="0004533D" w:rsidRDefault="0004533D" w:rsidP="000375CC">
            <w:pPr>
              <w:pStyle w:val="TableText"/>
              <w:kinsoku w:val="0"/>
              <w:textAlignment w:val="top"/>
            </w:pPr>
            <w:r w:rsidRPr="0004533D">
              <w:rPr>
                <w:rFonts w:hint="eastAsia"/>
              </w:rPr>
              <w:t xml:space="preserve">Added </w:t>
            </w:r>
            <w:r w:rsidRPr="0004533D">
              <w:t>IP-FORWARD-MIB</w:t>
            </w:r>
            <w:r w:rsidRPr="0004533D">
              <w:rPr>
                <w:rFonts w:hint="eastAsia"/>
              </w:rPr>
              <w:t xml:space="preserve"> and ipRouteTable, modified description of </w:t>
            </w:r>
            <w:r w:rsidRPr="0004533D">
              <w:t>ipRoutingDiscards</w:t>
            </w:r>
            <w:r w:rsidRPr="0004533D">
              <w:rPr>
                <w:rFonts w:hint="eastAsia"/>
              </w:rPr>
              <w:t xml:space="preserve"> by </w:t>
            </w:r>
            <w:r w:rsidRPr="0004533D">
              <w:t>wangjiangbo 05992</w:t>
            </w:r>
            <w:r w:rsidRPr="0004533D">
              <w:rPr>
                <w:rFonts w:hint="eastAsia"/>
              </w:rPr>
              <w:t xml:space="preserve"> for </w:t>
            </w:r>
            <w:r w:rsidRPr="0004533D">
              <w:t>LPD27919</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0.05</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2012-04-18</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COMWAREV700R001B31D001</w:t>
            </w:r>
          </w:p>
          <w:p w:rsidR="0004533D" w:rsidRPr="0004533D" w:rsidRDefault="0004533D" w:rsidP="000375CC">
            <w:pPr>
              <w:pStyle w:val="TableText"/>
              <w:kinsoku w:val="0"/>
              <w:textAlignment w:val="top"/>
            </w:pPr>
            <w:r w:rsidRPr="0004533D">
              <w:rPr>
                <w:rFonts w:hint="eastAsia"/>
              </w:rPr>
              <w:t>1. Added HH3C-SYS-MAN-MIB by zhangjingqiong 02031.</w:t>
            </w:r>
          </w:p>
          <w:p w:rsidR="0004533D" w:rsidRPr="0004533D" w:rsidRDefault="0004533D" w:rsidP="000375CC">
            <w:pPr>
              <w:pStyle w:val="TableText"/>
              <w:kinsoku w:val="0"/>
              <w:textAlignment w:val="top"/>
            </w:pPr>
            <w:r w:rsidRPr="0004533D">
              <w:rPr>
                <w:rFonts w:hint="eastAsia"/>
              </w:rPr>
              <w:t xml:space="preserve">2. Modified description of </w:t>
            </w:r>
            <w:r w:rsidRPr="0004533D">
              <w:t>ifDescr</w:t>
            </w:r>
            <w:r w:rsidRPr="0004533D">
              <w:rPr>
                <w:rFonts w:hint="eastAsia"/>
              </w:rPr>
              <w:t xml:space="preserve"> </w:t>
            </w:r>
            <w:r w:rsidRPr="0004533D">
              <w:t>by xiedong 02618 for LPD30187</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w:t>
            </w:r>
            <w:r w:rsidRPr="0004533D">
              <w:t>Removed hh3cEntityExtMemAllocatedFailed, hh3cEntityExtECCParityAlarm, hh3cMasterPowerNormal, hh3cSlavePowerNormal, hh3cSubcardRemove, hh3cSubcardInsert</w:t>
            </w:r>
            <w:r w:rsidRPr="0004533D">
              <w:rPr>
                <w:rFonts w:hint="eastAsia"/>
              </w:rPr>
              <w:t xml:space="preserve">, </w:t>
            </w:r>
            <w:r w:rsidRPr="0004533D">
              <w:t>hh3cBackBoardModeSetFuilure and hh3cBackBoardModeSetOK by fanyanwen 06660 for LPD30116.</w:t>
            </w:r>
          </w:p>
          <w:p w:rsidR="0004533D" w:rsidRPr="0004533D" w:rsidRDefault="0004533D" w:rsidP="000375CC">
            <w:pPr>
              <w:pStyle w:val="TableText"/>
              <w:kinsoku w:val="0"/>
              <w:textAlignment w:val="top"/>
            </w:pPr>
            <w:r w:rsidRPr="0004533D">
              <w:rPr>
                <w:rFonts w:hint="eastAsia"/>
              </w:rPr>
              <w:t xml:space="preserve">4. </w:t>
            </w:r>
            <w:r w:rsidRPr="0004533D">
              <w:t>Added OSPF-MIB</w:t>
            </w:r>
            <w:r w:rsidRPr="0004533D">
              <w:rPr>
                <w:rFonts w:hint="eastAsia"/>
              </w:rPr>
              <w:t>,</w:t>
            </w:r>
            <w:r w:rsidRPr="0004533D">
              <w:t xml:space="preserve"> </w:t>
            </w:r>
            <w:r w:rsidRPr="0004533D">
              <w:rPr>
                <w:rFonts w:hint="eastAsia"/>
              </w:rPr>
              <w:t xml:space="preserve">OSPF-TRAP-MIB, </w:t>
            </w:r>
            <w:r w:rsidRPr="0004533D">
              <w:t>ospfVirtIfStateChange, ospfNbrStateChange, ospfVirtNbrStateChange, ospfIfConfigError, ospfVirtIfConfigError, ospfIfAuthFailure, ospfVirtIfAuthFailure, ospfIfRxBadPacket, ospfVirtIfRxBadPacket, ospfTxRetransmit, ospfVirtIfTxRetransmit, ospfOriginateLsa, ospfMaxAgeLsa, ospfLsdbOverflow, ospfLsdbApproachingOverflow, ospfIfStateChange, ospfNssaTranslatorStatusChange, ospfRestartStatusChange, ospfNbrRestartHelperStatusChange, ospfVirtNbrRestartHelperStatusChange</w:t>
            </w:r>
            <w:r w:rsidRPr="0004533D">
              <w:rPr>
                <w:rFonts w:hint="eastAsia"/>
              </w:rPr>
              <w:t xml:space="preserve"> </w:t>
            </w:r>
            <w:r w:rsidRPr="0004533D">
              <w:t>by xujing 03216 for LPD30635.</w:t>
            </w:r>
          </w:p>
          <w:p w:rsidR="0004533D" w:rsidRPr="0004533D" w:rsidRDefault="0004533D" w:rsidP="000375CC">
            <w:pPr>
              <w:pStyle w:val="TableText"/>
              <w:kinsoku w:val="0"/>
              <w:textAlignment w:val="top"/>
            </w:pPr>
            <w:r w:rsidRPr="0004533D">
              <w:rPr>
                <w:rFonts w:hint="eastAsia"/>
              </w:rPr>
              <w:t xml:space="preserve">5. Modified description of </w:t>
            </w:r>
            <w:r w:rsidRPr="0004533D">
              <w:t>hh3cdot1sMstRegionConfActive</w:t>
            </w:r>
            <w:r w:rsidRPr="0004533D">
              <w:rPr>
                <w:rFonts w:hint="eastAsia"/>
              </w:rPr>
              <w:t xml:space="preserve"> by </w:t>
            </w:r>
            <w:r w:rsidRPr="0004533D">
              <w:t>zhangwei 05891</w:t>
            </w:r>
            <w:r w:rsidRPr="0004533D">
              <w:rPr>
                <w:rFonts w:hint="eastAsia"/>
              </w:rPr>
              <w:t xml:space="preserve"> for </w:t>
            </w:r>
            <w:r w:rsidRPr="0004533D">
              <w:t>LPD30185</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6. </w:t>
            </w:r>
            <w:r w:rsidRPr="0004533D">
              <w:t>Added icmp Group in RFC1213, tcpConnTable in tcp Group, udpTable in udp Group, TCP-MIB, UDP-MIB.</w:t>
            </w:r>
          </w:p>
          <w:p w:rsidR="0004533D" w:rsidRPr="0004533D" w:rsidRDefault="0004533D" w:rsidP="000375CC">
            <w:pPr>
              <w:pStyle w:val="TableText"/>
              <w:kinsoku w:val="0"/>
              <w:textAlignment w:val="top"/>
            </w:pPr>
            <w:r w:rsidRPr="0004533D">
              <w:t>Modified description of ipForwarding, ipDefaultTTL, ipInDelivers, ipOutRequests, ipReasmTimeout, ipReasmReqds, ipReasmOKs, ipFragOKs, ipFragCreates, tcpRtoAlgorithm, tcpRtoMin, tcpRtoMax, tcpMaxConn, tcpActiveOpens, tcpPassiveOpens, tcpAttemptFails, tcpEstabResets, tcpCurrEstab, tcpRetransSegs by zhuxudong 04376 for LPD29861.</w:t>
            </w:r>
          </w:p>
          <w:p w:rsidR="0004533D" w:rsidRPr="0004533D" w:rsidRDefault="0004533D" w:rsidP="000375CC">
            <w:pPr>
              <w:pStyle w:val="TableText"/>
              <w:kinsoku w:val="0"/>
              <w:textAlignment w:val="top"/>
            </w:pPr>
            <w:r w:rsidRPr="0004533D">
              <w:rPr>
                <w:rFonts w:hint="eastAsia"/>
              </w:rPr>
              <w:t xml:space="preserve">7. Added </w:t>
            </w:r>
            <w:r w:rsidRPr="0004533D">
              <w:t>FC-MGMT-MIB</w:t>
            </w:r>
            <w:r w:rsidRPr="0004533D">
              <w:rPr>
                <w:rFonts w:hint="eastAsia"/>
              </w:rPr>
              <w:t xml:space="preserve"> </w:t>
            </w:r>
            <w:r w:rsidRPr="0004533D">
              <w:t>T11-FC-VIRTUAL-FABRIC-MIB</w:t>
            </w:r>
            <w:r w:rsidRPr="0004533D">
              <w:rPr>
                <w:rFonts w:hint="eastAsia"/>
              </w:rPr>
              <w:t xml:space="preserve"> and </w:t>
            </w:r>
            <w:r w:rsidRPr="0004533D">
              <w:t>T11-FC-ZONE-SERVER-MIB</w:t>
            </w:r>
            <w:r w:rsidRPr="0004533D">
              <w:rPr>
                <w:rFonts w:hint="eastAsia"/>
              </w:rPr>
              <w:t xml:space="preserve"> by </w:t>
            </w:r>
            <w:r w:rsidRPr="0004533D">
              <w:t>haoxin 06247</w:t>
            </w:r>
            <w:r w:rsidRPr="0004533D">
              <w:rPr>
                <w:rFonts w:hint="eastAsia"/>
              </w:rPr>
              <w:t xml:space="preserve"> for LPD</w:t>
            </w:r>
            <w:r w:rsidRPr="0004533D">
              <w:t>29326</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8. Modified description of </w:t>
            </w:r>
            <w:r w:rsidRPr="0004533D">
              <w:t>hh3cFlhOperType</w:t>
            </w:r>
            <w:r w:rsidRPr="0004533D">
              <w:rPr>
                <w:rFonts w:hint="eastAsia"/>
              </w:rPr>
              <w:t xml:space="preserve"> by </w:t>
            </w:r>
            <w:r w:rsidRPr="0004533D">
              <w:t>jiangyang 08116</w:t>
            </w:r>
            <w:r w:rsidRPr="0004533D">
              <w:rPr>
                <w:rFonts w:hint="eastAsia"/>
              </w:rPr>
              <w:t xml:space="preserve"> for </w:t>
            </w:r>
            <w:r w:rsidRPr="0004533D">
              <w:t>LPD031057</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9. Modified description of </w:t>
            </w:r>
            <w:r w:rsidRPr="0004533D">
              <w:t>hh3cLswMpuSwitch</w:t>
            </w:r>
            <w:r w:rsidRPr="0004533D">
              <w:rPr>
                <w:rFonts w:hint="eastAsia"/>
              </w:rPr>
              <w:t xml:space="preserve"> by fanyanwen 06660 for </w:t>
            </w:r>
            <w:r w:rsidRPr="0004533D">
              <w:t>LPD031213</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0.06</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2012-05-02</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liuwei</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COMWAREV700R001B32D001</w:t>
            </w:r>
          </w:p>
          <w:p w:rsidR="0004533D" w:rsidRPr="0004533D" w:rsidRDefault="0004533D" w:rsidP="000375CC">
            <w:pPr>
              <w:pStyle w:val="TableText"/>
              <w:kinsoku w:val="0"/>
              <w:textAlignment w:val="top"/>
            </w:pPr>
            <w:r w:rsidRPr="0004533D">
              <w:rPr>
                <w:rFonts w:hint="eastAsia"/>
              </w:rPr>
              <w:t xml:space="preserve">Modified </w:t>
            </w:r>
            <w:r w:rsidRPr="0004533D">
              <w:t>lldpXMedLocLocationTable</w:t>
            </w:r>
            <w:r w:rsidRPr="0004533D">
              <w:rPr>
                <w:rFonts w:hint="eastAsia"/>
              </w:rPr>
              <w:t xml:space="preserve"> by </w:t>
            </w:r>
            <w:r w:rsidRPr="0004533D">
              <w:t>gongchenji</w:t>
            </w:r>
            <w:r w:rsidRPr="0004533D">
              <w:rPr>
                <w:rFonts w:hint="eastAsia"/>
              </w:rPr>
              <w:t xml:space="preserve"> for LPD031215.</w:t>
            </w:r>
          </w:p>
          <w:p w:rsidR="0004533D" w:rsidRPr="0004533D" w:rsidRDefault="0004533D" w:rsidP="000375CC">
            <w:pPr>
              <w:pStyle w:val="TableText"/>
              <w:kinsoku w:val="0"/>
              <w:textAlignment w:val="top"/>
            </w:pPr>
            <w:r w:rsidRPr="0004533D">
              <w:rPr>
                <w:rFonts w:hint="eastAsia"/>
              </w:rPr>
              <w:lastRenderedPageBreak/>
              <w:t xml:space="preserve">Modified description of </w:t>
            </w:r>
            <w:r w:rsidRPr="0004533D">
              <w:t>hh3cdot1qVlanType</w:t>
            </w:r>
            <w:r w:rsidRPr="0004533D">
              <w:rPr>
                <w:rFonts w:hint="eastAsia"/>
              </w:rPr>
              <w:t xml:space="preserve"> by xiedong 02618 for LPD031542.</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2012-05-13</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 xml:space="preserve">1. Added HH3C-ACL-MIB by </w:t>
            </w:r>
            <w:r w:rsidRPr="0004533D">
              <w:t>xujunjie 05850</w:t>
            </w:r>
            <w:r w:rsidRPr="0004533D">
              <w:rPr>
                <w:rFonts w:hint="eastAsia"/>
              </w:rPr>
              <w:t xml:space="preserve"> for </w:t>
            </w:r>
            <w:r w:rsidRPr="0004533D">
              <w:t>LPD032034</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Added </w:t>
            </w:r>
            <w:r w:rsidRPr="0004533D">
              <w:t>IEEE8021-CFM-MIB</w:t>
            </w:r>
            <w:r w:rsidRPr="0004533D">
              <w:rPr>
                <w:rFonts w:hint="eastAsia"/>
              </w:rPr>
              <w:t xml:space="preserve">, </w:t>
            </w:r>
            <w:r w:rsidRPr="0004533D">
              <w:t>IEEE8021-CFM-</w:t>
            </w:r>
            <w:r w:rsidRPr="0004533D">
              <w:rPr>
                <w:rFonts w:hint="eastAsia"/>
              </w:rPr>
              <w:t>V2-</w:t>
            </w:r>
            <w:r w:rsidRPr="0004533D">
              <w:t>MIB</w:t>
            </w:r>
            <w:r w:rsidRPr="0004533D">
              <w:rPr>
                <w:rFonts w:hint="eastAsia"/>
              </w:rPr>
              <w:t xml:space="preserve"> by </w:t>
            </w:r>
            <w:r w:rsidRPr="0004533D">
              <w:t>caobaowen 05897</w:t>
            </w:r>
            <w:r w:rsidRPr="0004533D">
              <w:rPr>
                <w:rFonts w:hint="eastAsia"/>
              </w:rPr>
              <w:t xml:space="preserve"> for </w:t>
            </w:r>
            <w:r w:rsidRPr="0004533D">
              <w:t>LPD032279</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Added </w:t>
            </w:r>
            <w:bookmarkStart w:id="11" w:name="_Toc300222391"/>
            <w:r w:rsidRPr="0004533D">
              <w:t>HH3C-TRAP</w:t>
            </w:r>
            <w:bookmarkEnd w:id="11"/>
            <w:r w:rsidRPr="0004533D">
              <w:rPr>
                <w:rFonts w:hint="eastAsia"/>
              </w:rPr>
              <w:t xml:space="preserve">-MIB by </w:t>
            </w:r>
            <w:r w:rsidRPr="0004533D">
              <w:t>yuhua 04527</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0.07</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2012-05-29</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COMWAREV700R001B33D001</w:t>
            </w:r>
          </w:p>
          <w:p w:rsidR="0004533D" w:rsidRPr="0004533D" w:rsidRDefault="0004533D" w:rsidP="000375CC">
            <w:pPr>
              <w:pStyle w:val="TableText"/>
              <w:kinsoku w:val="0"/>
              <w:textAlignment w:val="top"/>
            </w:pPr>
            <w:r w:rsidRPr="0004533D">
              <w:rPr>
                <w:rFonts w:hint="eastAsia"/>
              </w:rPr>
              <w:t xml:space="preserve">1. </w:t>
            </w:r>
            <w:r w:rsidRPr="0004533D">
              <w:t>Removed hh3cEntityExtPowerTable and modified description of hh3cBoardTemperatureLower, hh3cBoardTemperatureFromLowerToNormal, hh3cBoardTemperatureHigher, hh3cBoardTemperatureFormHigherToNormal by fanyanwen 06660 for LPD031784.</w:t>
            </w:r>
          </w:p>
          <w:p w:rsidR="0004533D" w:rsidRPr="0004533D" w:rsidRDefault="0004533D" w:rsidP="000375CC">
            <w:pPr>
              <w:pStyle w:val="TableText"/>
              <w:kinsoku w:val="0"/>
              <w:textAlignment w:val="top"/>
            </w:pPr>
            <w:r w:rsidRPr="0004533D">
              <w:rPr>
                <w:rFonts w:hint="eastAsia"/>
              </w:rPr>
              <w:t xml:space="preserve">2. </w:t>
            </w:r>
            <w:r w:rsidRPr="0004533D">
              <w:t>Modified description of hh3cEntityExtCritLowerTempThresholdNotification, hh3cEntityExtTemperatureTooLow by fanyanwen 06660 for LPD031794.</w:t>
            </w:r>
          </w:p>
          <w:p w:rsidR="0004533D" w:rsidRPr="0004533D" w:rsidRDefault="0004533D" w:rsidP="000375CC">
            <w:pPr>
              <w:pStyle w:val="TableText"/>
              <w:kinsoku w:val="0"/>
              <w:textAlignment w:val="top"/>
            </w:pPr>
            <w:r w:rsidRPr="0004533D">
              <w:rPr>
                <w:rFonts w:hint="eastAsia"/>
              </w:rPr>
              <w:t xml:space="preserve">3. Added HH3C-NTP-MIB by </w:t>
            </w:r>
            <w:r w:rsidRPr="0004533D">
              <w:t>huangshengliang 07749 for LPD034431.</w:t>
            </w:r>
          </w:p>
          <w:p w:rsidR="0004533D" w:rsidRPr="0004533D" w:rsidRDefault="0004533D" w:rsidP="000375CC">
            <w:pPr>
              <w:pStyle w:val="TableText"/>
              <w:kinsoku w:val="0"/>
              <w:textAlignment w:val="top"/>
            </w:pPr>
            <w:r w:rsidRPr="0004533D">
              <w:rPr>
                <w:rFonts w:hint="eastAsia"/>
              </w:rPr>
              <w:t xml:space="preserve">4. </w:t>
            </w:r>
            <w:r w:rsidRPr="0004533D">
              <w:t>Added T11-FC-NA</w:t>
            </w:r>
            <w:r w:rsidRPr="0004533D">
              <w:rPr>
                <w:rFonts w:hint="eastAsia"/>
              </w:rPr>
              <w:t>M</w:t>
            </w:r>
            <w:r w:rsidRPr="0004533D">
              <w:t>E-SERVER-MIB by zhaolili 08527 for LPD034204.</w:t>
            </w:r>
          </w:p>
          <w:p w:rsidR="0004533D" w:rsidRPr="0004533D" w:rsidRDefault="0004533D" w:rsidP="000375CC">
            <w:pPr>
              <w:pStyle w:val="TableText"/>
              <w:kinsoku w:val="0"/>
              <w:textAlignment w:val="top"/>
            </w:pPr>
            <w:r w:rsidRPr="0004533D">
              <w:rPr>
                <w:rFonts w:hint="eastAsia"/>
              </w:rPr>
              <w:t xml:space="preserve">5. </w:t>
            </w:r>
            <w:r w:rsidRPr="0004533D">
              <w:t>Modified description and access of t11vfCoreSwitchMaxSupported, added T11-FC-ROUTE-MIB and HH3C-FCOE-MIB by haoxin 06247 for LPD031122.</w:t>
            </w:r>
          </w:p>
          <w:p w:rsidR="0004533D" w:rsidRPr="0004533D" w:rsidRDefault="0004533D" w:rsidP="000375CC">
            <w:pPr>
              <w:pStyle w:val="TableText"/>
              <w:kinsoku w:val="0"/>
              <w:textAlignment w:val="top"/>
            </w:pPr>
            <w:r w:rsidRPr="0004533D">
              <w:rPr>
                <w:rFonts w:hint="eastAsia"/>
              </w:rPr>
              <w:t xml:space="preserve">6. </w:t>
            </w:r>
            <w:r w:rsidRPr="0004533D">
              <w:t>Modified description of hh3cEntityExtForcedPowerOff, hh3cEntityExtForcedPowerOn, hh3cEntityExtResourceLack, hh3cEntityExtResourceEnough, hh3cEntityExternalAlarmOccur, hh3cEntityExternalAlarmRecover by fanyanwen 06660 for LPD29377</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7. </w:t>
            </w:r>
            <w:r w:rsidRPr="0004533D">
              <w:t>Added DOT3-OAM-MIB by caobaowen 05897 for LPD033960.</w:t>
            </w:r>
          </w:p>
          <w:p w:rsidR="0004533D" w:rsidRPr="0004533D" w:rsidRDefault="0004533D" w:rsidP="000375CC">
            <w:pPr>
              <w:pStyle w:val="TableText"/>
              <w:kinsoku w:val="0"/>
              <w:textAlignment w:val="top"/>
            </w:pPr>
            <w:r w:rsidRPr="0004533D">
              <w:rPr>
                <w:rFonts w:hint="eastAsia"/>
              </w:rPr>
              <w:t xml:space="preserve">8. Modified description of </w:t>
            </w:r>
            <w:r w:rsidRPr="0004533D">
              <w:t>ifPromiscuousMode</w:t>
            </w:r>
            <w:r w:rsidRPr="0004533D">
              <w:rPr>
                <w:rFonts w:hint="eastAsia"/>
              </w:rPr>
              <w:t xml:space="preserve"> by </w:t>
            </w:r>
            <w:r w:rsidRPr="0004533D">
              <w:t>xiedong 02618</w:t>
            </w:r>
            <w:r w:rsidRPr="0004533D">
              <w:rPr>
                <w:rFonts w:hint="eastAsia"/>
              </w:rPr>
              <w:t xml:space="preserve"> for L</w:t>
            </w:r>
            <w:r w:rsidRPr="0004533D">
              <w:t>PD034635</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0.08</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2012-06-05</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COMWAREV700R001B34D001</w:t>
            </w:r>
          </w:p>
          <w:p w:rsidR="0004533D" w:rsidRPr="0004533D" w:rsidRDefault="0004533D" w:rsidP="000375CC">
            <w:pPr>
              <w:pStyle w:val="TableText"/>
              <w:kinsoku w:val="0"/>
              <w:textAlignment w:val="top"/>
            </w:pPr>
            <w:r w:rsidRPr="0004533D">
              <w:rPr>
                <w:rFonts w:hint="eastAsia"/>
              </w:rPr>
              <w:t xml:space="preserve">1. </w:t>
            </w:r>
            <w:r w:rsidRPr="0004533D">
              <w:t xml:space="preserve">Modified </w:t>
            </w:r>
            <w:r w:rsidRPr="0004533D">
              <w:rPr>
                <w:rFonts w:hint="eastAsia"/>
              </w:rPr>
              <w:t>access</w:t>
            </w:r>
            <w:r w:rsidRPr="0004533D">
              <w:t xml:space="preserve"> of d</w:t>
            </w:r>
            <w:r w:rsidRPr="0004533D">
              <w:rPr>
                <w:rFonts w:hint="eastAsia"/>
              </w:rPr>
              <w:t>ot3OamEventLogIndex</w:t>
            </w:r>
            <w:r w:rsidRPr="0004533D">
              <w:t xml:space="preserve"> by caobaowen 05897 for LPD035312.</w:t>
            </w:r>
          </w:p>
          <w:p w:rsidR="0004533D" w:rsidRPr="0004533D" w:rsidRDefault="0004533D" w:rsidP="000375CC">
            <w:pPr>
              <w:pStyle w:val="TableText"/>
              <w:kinsoku w:val="0"/>
              <w:textAlignment w:val="top"/>
            </w:pPr>
            <w:r w:rsidRPr="0004533D">
              <w:rPr>
                <w:rFonts w:hint="eastAsia"/>
              </w:rPr>
              <w:t xml:space="preserve">2. Modified description of </w:t>
            </w:r>
            <w:r w:rsidRPr="0004533D">
              <w:t>fcmPortAdminType, fcmPortAdminSpeed, t11vfPortVfId, t11vfPortTaggingAdminStatus, t11vfPortTaggingOperStatus, t11vfPortStorageType by liuyanchao 08526 for LPD035907.</w:t>
            </w:r>
          </w:p>
          <w:p w:rsidR="0004533D" w:rsidRPr="0004533D" w:rsidRDefault="0004533D" w:rsidP="000375CC">
            <w:pPr>
              <w:pStyle w:val="TableText"/>
              <w:kinsoku w:val="0"/>
              <w:textAlignment w:val="top"/>
            </w:pPr>
            <w:r w:rsidRPr="0004533D">
              <w:rPr>
                <w:rFonts w:hint="eastAsia"/>
              </w:rPr>
              <w:t xml:space="preserve">3. Modified description of </w:t>
            </w:r>
            <w:r w:rsidRPr="0004533D">
              <w:t>hh3cifEthernetMTU</w:t>
            </w:r>
            <w:r w:rsidRPr="0004533D">
              <w:rPr>
                <w:rFonts w:hint="eastAsia"/>
              </w:rPr>
              <w:t xml:space="preserve"> by xiedong 02618 for LPD036200.</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0.09</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2012-07-25</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COMWAREV700R001B35D001</w:t>
            </w:r>
          </w:p>
          <w:p w:rsidR="0004533D" w:rsidRPr="0004533D" w:rsidRDefault="0004533D" w:rsidP="000375CC">
            <w:pPr>
              <w:pStyle w:val="TableText"/>
              <w:kinsoku w:val="0"/>
              <w:textAlignment w:val="top"/>
            </w:pPr>
            <w:r w:rsidRPr="0004533D">
              <w:t xml:space="preserve">Modified description of ospfAuthType by xujing 03216 for </w:t>
            </w:r>
            <w:r w:rsidRPr="0004533D">
              <w:lastRenderedPageBreak/>
              <w:t>LPD041089.</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0.10</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2012-08-12</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COMWAREV700R001B36D001</w:t>
            </w:r>
          </w:p>
          <w:p w:rsidR="0004533D" w:rsidRPr="0004533D" w:rsidRDefault="0004533D" w:rsidP="000375CC">
            <w:pPr>
              <w:pStyle w:val="TableText"/>
              <w:kinsoku w:val="0"/>
              <w:textAlignment w:val="top"/>
            </w:pPr>
            <w:r w:rsidRPr="0004533D">
              <w:rPr>
                <w:rFonts w:hint="eastAsia"/>
              </w:rPr>
              <w:t xml:space="preserve">1. Added MPLS-L3VPN-STD-MIB by </w:t>
            </w:r>
            <w:r w:rsidRPr="0004533D">
              <w:t>wangjiangbo 05992</w:t>
            </w:r>
            <w:r w:rsidRPr="0004533D">
              <w:rPr>
                <w:rFonts w:hint="eastAsia"/>
              </w:rPr>
              <w:t xml:space="preserve"> for </w:t>
            </w:r>
            <w:r w:rsidRPr="0004533D">
              <w:t>LPD042380</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Updated </w:t>
            </w:r>
            <w:r w:rsidRPr="0004533D">
              <w:t>SNMP-NOTIFICATION-MIB</w:t>
            </w:r>
            <w:r w:rsidRPr="0004533D">
              <w:rPr>
                <w:rFonts w:hint="eastAsia"/>
              </w:rPr>
              <w:t xml:space="preserve"> to RFC3413.</w:t>
            </w:r>
          </w:p>
          <w:p w:rsidR="0004533D" w:rsidRPr="0004533D" w:rsidRDefault="0004533D" w:rsidP="000375CC">
            <w:pPr>
              <w:pStyle w:val="TableText"/>
              <w:kinsoku w:val="0"/>
              <w:textAlignment w:val="top"/>
            </w:pPr>
            <w:r w:rsidRPr="0004533D">
              <w:rPr>
                <w:rFonts w:hint="eastAsia"/>
              </w:rPr>
              <w:t xml:space="preserve">3. </w:t>
            </w:r>
            <w:r w:rsidRPr="0004533D">
              <w:t>Modified description of lldpxMedLocXPoEDeviceType, lldpXMedLocXPoEPSEPowerSource, lldpXMedLocXPoEPDPowerReq, lldpXMedLocXPoEPDPowerSource, lldpXMedLocXPoEPDPowerPriority, removed lldpXMedLocMediaPolicyTable, lldpXMedLocXPoEPSEPortTable by kongdesheng 06828 for LPD032697.</w:t>
            </w:r>
          </w:p>
          <w:p w:rsidR="0004533D" w:rsidRPr="0004533D" w:rsidRDefault="0004533D" w:rsidP="000375CC">
            <w:pPr>
              <w:pStyle w:val="TableText"/>
              <w:kinsoku w:val="0"/>
              <w:textAlignment w:val="top"/>
            </w:pPr>
            <w:r w:rsidRPr="0004533D">
              <w:rPr>
                <w:rFonts w:hint="eastAsia"/>
              </w:rPr>
              <w:t xml:space="preserve">4. </w:t>
            </w:r>
            <w:r w:rsidRPr="0004533D">
              <w:t>Added HH3C-IFQOS2-MIB by xunzhi 07702 for LPD043151.</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0.11</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2012-08-29</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COMWAREV700R001B37D001</w:t>
            </w:r>
          </w:p>
          <w:p w:rsidR="0004533D" w:rsidRPr="0004533D" w:rsidRDefault="0004533D" w:rsidP="000375CC">
            <w:pPr>
              <w:pStyle w:val="TableText"/>
              <w:kinsoku w:val="0"/>
              <w:textAlignment w:val="top"/>
            </w:pPr>
            <w:r w:rsidRPr="0004533D">
              <w:rPr>
                <w:rFonts w:hint="eastAsia"/>
              </w:rPr>
              <w:t xml:space="preserve">1. Added RMON-MIB, </w:t>
            </w:r>
            <w:r w:rsidRPr="0004533D">
              <w:t>RMON2-MIB</w:t>
            </w:r>
            <w:r w:rsidRPr="0004533D">
              <w:rPr>
                <w:rFonts w:hint="eastAsia"/>
              </w:rPr>
              <w:t xml:space="preserve">, </w:t>
            </w:r>
            <w:r w:rsidRPr="0004533D">
              <w:t>HH3C-RMON-EXT2-MIB</w:t>
            </w:r>
            <w:r w:rsidRPr="0004533D">
              <w:rPr>
                <w:rFonts w:hint="eastAsia"/>
              </w:rPr>
              <w:t xml:space="preserve"> by </w:t>
            </w:r>
            <w:r w:rsidRPr="0004533D">
              <w:t>chenweifeng 03355</w:t>
            </w:r>
            <w:r w:rsidRPr="0004533D">
              <w:rPr>
                <w:rFonts w:hint="eastAsia"/>
              </w:rPr>
              <w:t xml:space="preserve"> for </w:t>
            </w:r>
            <w:r w:rsidRPr="0004533D">
              <w:t>LPD044213</w:t>
            </w:r>
            <w:r w:rsidRPr="0004533D">
              <w:rPr>
                <w:rFonts w:hint="eastAsia"/>
              </w:rPr>
              <w:t>.</w:t>
            </w:r>
          </w:p>
          <w:p w:rsidR="0004533D" w:rsidRPr="0004533D" w:rsidRDefault="0004533D" w:rsidP="000375CC">
            <w:pPr>
              <w:pStyle w:val="TableText"/>
              <w:kinsoku w:val="0"/>
              <w:textAlignment w:val="top"/>
            </w:pPr>
            <w:r w:rsidRPr="0004533D">
              <w:rPr>
                <w:rFonts w:hint="eastAsia"/>
              </w:rPr>
              <w:t>2. Revised the OID of h</w:t>
            </w:r>
            <w:r w:rsidRPr="0004533D">
              <w:t>h3cSysPackageTable</w:t>
            </w:r>
            <w:r w:rsidRPr="0004533D">
              <w:rPr>
                <w:rFonts w:hint="eastAsia"/>
              </w:rPr>
              <w:t xml:space="preserve"> by </w:t>
            </w:r>
            <w:r w:rsidRPr="0004533D">
              <w:t>zhangjingqiong 02031</w:t>
            </w:r>
            <w:r w:rsidRPr="0004533D">
              <w:rPr>
                <w:rFonts w:hint="eastAsia"/>
              </w:rPr>
              <w:t xml:space="preserve"> for </w:t>
            </w:r>
            <w:r w:rsidRPr="0004533D">
              <w:t>LPD045295</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Added </w:t>
            </w:r>
            <w:r w:rsidRPr="0004533D">
              <w:t>hh3cFlhPartBootable</w:t>
            </w:r>
            <w:r w:rsidRPr="0004533D">
              <w:rPr>
                <w:rFonts w:hint="eastAsia"/>
              </w:rPr>
              <w:t xml:space="preserve"> and h</w:t>
            </w:r>
            <w:r w:rsidRPr="0004533D">
              <w:t>h3cFlhPartPathForGlobalOpt</w:t>
            </w:r>
            <w:r w:rsidRPr="0004533D">
              <w:rPr>
                <w:rFonts w:hint="eastAsia"/>
              </w:rPr>
              <w:t xml:space="preserve"> by jiangyang 08116 for </w:t>
            </w:r>
            <w:r w:rsidRPr="0004533D">
              <w:t>LPD038515</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Added </w:t>
            </w:r>
            <w:r w:rsidRPr="0004533D">
              <w:t>HH3C-MIRRORGROUP-MIB</w:t>
            </w:r>
            <w:r w:rsidRPr="0004533D">
              <w:rPr>
                <w:rFonts w:hint="eastAsia"/>
              </w:rPr>
              <w:t xml:space="preserve">, added </w:t>
            </w:r>
            <w:r w:rsidRPr="0004533D">
              <w:t>hh3cIfQoSPortPriorityTable, hh3cIfQoSPortPirorityTrustTable, hh3cIfQoSPrePriMapTable</w:t>
            </w:r>
            <w:r w:rsidRPr="0004533D">
              <w:rPr>
                <w:rFonts w:hint="eastAsia"/>
              </w:rPr>
              <w:t xml:space="preserve"> in HH3C-IFQOS2-MIB by </w:t>
            </w:r>
            <w:r w:rsidRPr="0004533D">
              <w:t>wanqing 02137</w:t>
            </w:r>
            <w:r w:rsidRPr="0004533D">
              <w:rPr>
                <w:rFonts w:hint="eastAsia"/>
              </w:rPr>
              <w:t xml:space="preserve"> for LPD044278.</w:t>
            </w:r>
          </w:p>
          <w:p w:rsidR="0004533D" w:rsidRPr="0004533D" w:rsidRDefault="0004533D" w:rsidP="000375CC">
            <w:pPr>
              <w:pStyle w:val="TableText"/>
              <w:kinsoku w:val="0"/>
              <w:textAlignment w:val="top"/>
            </w:pPr>
            <w:r w:rsidRPr="0004533D">
              <w:rPr>
                <w:rFonts w:hint="eastAsia"/>
              </w:rPr>
              <w:t xml:space="preserve">5. Added HH3C-UI-MAN-MIB by shenjunfeng 07521 for </w:t>
            </w:r>
            <w:r w:rsidRPr="0004533D">
              <w:t>LPD044862</w:t>
            </w:r>
            <w:r w:rsidRPr="0004533D">
              <w:rPr>
                <w:rFonts w:hint="eastAsia"/>
              </w:rPr>
              <w:t>.</w:t>
            </w:r>
          </w:p>
          <w:p w:rsidR="0004533D" w:rsidRPr="0004533D" w:rsidRDefault="0004533D" w:rsidP="000375CC">
            <w:pPr>
              <w:pStyle w:val="TableText"/>
              <w:kinsoku w:val="0"/>
              <w:textAlignment w:val="top"/>
            </w:pPr>
            <w:r w:rsidRPr="0004533D">
              <w:rPr>
                <w:rFonts w:hint="eastAsia"/>
              </w:rPr>
              <w:t>6. Added ISIS-MIB by fengxiaodong 07304 for LPD044844.</w:t>
            </w:r>
          </w:p>
          <w:p w:rsidR="0004533D" w:rsidRPr="0004533D" w:rsidRDefault="0004533D" w:rsidP="000375CC">
            <w:pPr>
              <w:pStyle w:val="TableText"/>
              <w:kinsoku w:val="0"/>
              <w:textAlignment w:val="top"/>
            </w:pPr>
            <w:r w:rsidRPr="0004533D">
              <w:rPr>
                <w:rFonts w:hint="eastAsia"/>
              </w:rPr>
              <w:t xml:space="preserve">7. Modified description of </w:t>
            </w:r>
            <w:r w:rsidRPr="0004533D">
              <w:t>hh3cAclIPAclAdvancedFlowLabel</w:t>
            </w:r>
            <w:r w:rsidRPr="0004533D">
              <w:rPr>
                <w:rFonts w:hint="eastAsia"/>
              </w:rPr>
              <w:t xml:space="preserve"> and added </w:t>
            </w:r>
            <w:r w:rsidRPr="0004533D">
              <w:t>HH3C-TRNG2-MIB</w:t>
            </w:r>
            <w:r w:rsidRPr="0004533D">
              <w:rPr>
                <w:rFonts w:hint="eastAsia"/>
              </w:rPr>
              <w:t xml:space="preserve"> by </w:t>
            </w:r>
            <w:r w:rsidRPr="0004533D">
              <w:t>xunzhi 07702</w:t>
            </w:r>
            <w:r w:rsidRPr="0004533D">
              <w:rPr>
                <w:rFonts w:hint="eastAsia"/>
              </w:rPr>
              <w:t xml:space="preserve"> for </w:t>
            </w:r>
            <w:r w:rsidRPr="0004533D">
              <w:t>LPD043151</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8. </w:t>
            </w:r>
            <w:r w:rsidRPr="0004533D">
              <w:t>Modified description of hh3cCfgOperateUserPassword and hh3cFlhOperPassword by jiangyang 08116 for LPD045720.</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0.12</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2012-09-26</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COMWAREV700R001B38D001</w:t>
            </w:r>
          </w:p>
          <w:p w:rsidR="0004533D" w:rsidRPr="0004533D" w:rsidRDefault="0004533D" w:rsidP="000375CC">
            <w:pPr>
              <w:pStyle w:val="TableText"/>
              <w:kinsoku w:val="0"/>
              <w:textAlignment w:val="top"/>
            </w:pPr>
            <w:r w:rsidRPr="0004533D">
              <w:rPr>
                <w:rFonts w:hint="eastAsia"/>
              </w:rPr>
              <w:t>1. Updated HH3C-CONFIG-MAN-MIB to V2.4, m</w:t>
            </w:r>
            <w:r w:rsidRPr="0004533D">
              <w:t>odified description of hh3cCfgOperateState</w:t>
            </w:r>
            <w:r w:rsidRPr="0004533D">
              <w:rPr>
                <w:rFonts w:hint="eastAsia"/>
              </w:rPr>
              <w:t xml:space="preserve"> by </w:t>
            </w:r>
            <w:r w:rsidRPr="0004533D">
              <w:t>zhangjingqiong 02031</w:t>
            </w:r>
            <w:r w:rsidRPr="0004533D">
              <w:rPr>
                <w:rFonts w:hint="eastAsia"/>
              </w:rPr>
              <w:t xml:space="preserve"> for </w:t>
            </w:r>
            <w:r w:rsidRPr="0004533D">
              <w:t>LPD046896 and LPD046998</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Modified description of </w:t>
            </w:r>
            <w:r w:rsidRPr="0004533D">
              <w:t xml:space="preserve">hh3cFlhOperType </w:t>
            </w:r>
            <w:r w:rsidRPr="0004533D">
              <w:rPr>
                <w:rFonts w:hint="eastAsia"/>
              </w:rPr>
              <w:t xml:space="preserve">by </w:t>
            </w:r>
            <w:r w:rsidRPr="0004533D">
              <w:t>jiangyang 08116</w:t>
            </w:r>
            <w:r w:rsidRPr="0004533D">
              <w:rPr>
                <w:rFonts w:hint="eastAsia"/>
              </w:rPr>
              <w:t xml:space="preserve"> for </w:t>
            </w:r>
            <w:r w:rsidRPr="0004533D">
              <w:t>LPD047934</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Added </w:t>
            </w:r>
            <w:r w:rsidRPr="0004533D">
              <w:t>EtherLike-MIB</w:t>
            </w:r>
            <w:r w:rsidRPr="0004533D">
              <w:rPr>
                <w:rFonts w:hint="eastAsia"/>
              </w:rPr>
              <w:t xml:space="preserve"> and </w:t>
            </w:r>
            <w:r w:rsidRPr="0004533D">
              <w:t>MAU-MIB</w:t>
            </w:r>
            <w:r w:rsidRPr="0004533D">
              <w:rPr>
                <w:rFonts w:hint="eastAsia"/>
              </w:rPr>
              <w:t xml:space="preserve"> by </w:t>
            </w:r>
            <w:r w:rsidRPr="0004533D">
              <w:t>yuhongqiang 04448</w:t>
            </w:r>
            <w:r w:rsidRPr="0004533D">
              <w:rPr>
                <w:rFonts w:hint="eastAsia"/>
              </w:rPr>
              <w:t xml:space="preserve"> for </w:t>
            </w:r>
            <w:r w:rsidRPr="0004533D">
              <w:t>LPD046986</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w:t>
            </w:r>
            <w:r w:rsidRPr="0004533D">
              <w:t xml:space="preserve">Modified description of lldpTxDelay, </w:t>
            </w:r>
            <w:r w:rsidRPr="0004533D">
              <w:lastRenderedPageBreak/>
              <w:t>lldpNotificationInterval and lldpXMedFastStartRepeatCount by jinyufeng 06789 for LPD044248.</w:t>
            </w:r>
          </w:p>
          <w:p w:rsidR="0004533D" w:rsidRPr="0004533D" w:rsidRDefault="0004533D" w:rsidP="000375CC">
            <w:pPr>
              <w:pStyle w:val="TableText"/>
              <w:kinsoku w:val="0"/>
              <w:textAlignment w:val="top"/>
            </w:pPr>
            <w:r w:rsidRPr="0004533D">
              <w:rPr>
                <w:rFonts w:hint="eastAsia"/>
              </w:rPr>
              <w:t xml:space="preserve">5. Added RIPv2-MIB by </w:t>
            </w:r>
            <w:r w:rsidRPr="0004533D">
              <w:t>wangjianming 07450</w:t>
            </w:r>
            <w:r w:rsidRPr="0004533D">
              <w:rPr>
                <w:rFonts w:hint="eastAsia"/>
              </w:rPr>
              <w:t xml:space="preserve"> for </w:t>
            </w:r>
            <w:r w:rsidRPr="0004533D">
              <w:t>LPD048819</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2012-10-25</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houyingli</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 xml:space="preserve">Removed </w:t>
            </w:r>
            <w:r w:rsidRPr="0004533D">
              <w:t>hh3cPeriodicalTrapInterval</w:t>
            </w:r>
            <w:r w:rsidRPr="0004533D">
              <w:rPr>
                <w:rFonts w:hint="eastAsia"/>
              </w:rPr>
              <w:t>, h</w:t>
            </w:r>
            <w:r w:rsidRPr="0004533D">
              <w:t>h3cPeriodicalTrapSwitch</w:t>
            </w:r>
            <w:r w:rsidRPr="0004533D">
              <w:rPr>
                <w:rFonts w:hint="eastAsia"/>
              </w:rPr>
              <w:t xml:space="preserve"> and </w:t>
            </w:r>
            <w:r w:rsidRPr="0004533D">
              <w:t>hh3cPeriodicalTrap</w:t>
            </w:r>
            <w:r w:rsidRPr="0004533D">
              <w:rPr>
                <w:rFonts w:hint="eastAsia"/>
              </w:rPr>
              <w:t xml:space="preserve"> for </w:t>
            </w:r>
            <w:r w:rsidRPr="0004533D">
              <w:t>LPD046965</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0.13</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2012-11-21</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COMWAREV700R001B39D001</w:t>
            </w:r>
          </w:p>
          <w:p w:rsidR="0004533D" w:rsidRPr="0004533D" w:rsidRDefault="0004533D" w:rsidP="000375CC">
            <w:pPr>
              <w:pStyle w:val="TableText"/>
              <w:kinsoku w:val="0"/>
              <w:textAlignment w:val="top"/>
            </w:pPr>
            <w:r w:rsidRPr="0004533D">
              <w:rPr>
                <w:rFonts w:hint="eastAsia"/>
              </w:rPr>
              <w:t>1. Update HH3C-IP-ADDRESS-MIB to V1.5.</w:t>
            </w:r>
          </w:p>
          <w:p w:rsidR="0004533D" w:rsidRPr="0004533D" w:rsidRDefault="0004533D" w:rsidP="000375CC">
            <w:pPr>
              <w:pStyle w:val="TableText"/>
              <w:kinsoku w:val="0"/>
              <w:textAlignment w:val="top"/>
            </w:pPr>
            <w:r w:rsidRPr="0004533D">
              <w:rPr>
                <w:rFonts w:hint="eastAsia"/>
              </w:rPr>
              <w:t xml:space="preserve">Added IPV6-MIB, IPV6-TCP-MIB, IPV6-UDP-MIB, IPV6-ICMP-MIB </w:t>
            </w:r>
            <w:r w:rsidRPr="0004533D">
              <w:t>and HH3C-IPV6-ADDRESS-MIB.</w:t>
            </w:r>
          </w:p>
          <w:p w:rsidR="0004533D" w:rsidRPr="0004533D" w:rsidRDefault="0004533D" w:rsidP="000375CC">
            <w:pPr>
              <w:pStyle w:val="TableText"/>
              <w:kinsoku w:val="0"/>
              <w:textAlignment w:val="top"/>
            </w:pPr>
            <w:r w:rsidRPr="0004533D">
              <w:rPr>
                <w:rFonts w:hint="eastAsia"/>
              </w:rPr>
              <w:t xml:space="preserve">Update ip group and icmp group in RFC1213-MIB by </w:t>
            </w:r>
            <w:r w:rsidRPr="0004533D">
              <w:t>liuxibo 07431</w:t>
            </w:r>
            <w:r w:rsidRPr="0004533D">
              <w:rPr>
                <w:rFonts w:hint="eastAsia"/>
              </w:rPr>
              <w:t xml:space="preserve"> for </w:t>
            </w:r>
            <w:r w:rsidRPr="0004533D">
              <w:t>LPD051921</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Replaced the old words with </w:t>
            </w:r>
            <w:r w:rsidRPr="0004533D">
              <w:t>“</w:t>
            </w:r>
            <w:r w:rsidRPr="0004533D">
              <w:rPr>
                <w:rFonts w:hint="eastAsia"/>
              </w:rPr>
              <w:t>MDC</w:t>
            </w:r>
            <w:r w:rsidRPr="0004533D">
              <w:t>”</w:t>
            </w:r>
            <w:r w:rsidRPr="0004533D">
              <w:rPr>
                <w:rFonts w:hint="eastAsia"/>
              </w:rPr>
              <w:t xml:space="preserve"> for </w:t>
            </w:r>
            <w:r w:rsidRPr="0004533D">
              <w:t>LPD050763</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Modified description of </w:t>
            </w:r>
            <w:r w:rsidRPr="0004533D">
              <w:t>etherStatsOwner</w:t>
            </w:r>
            <w:r w:rsidRPr="0004533D">
              <w:rPr>
                <w:rFonts w:hint="eastAsia"/>
              </w:rPr>
              <w:t xml:space="preserve">, </w:t>
            </w:r>
            <w:r w:rsidRPr="0004533D">
              <w:t>historyControlOwne</w:t>
            </w:r>
            <w:r w:rsidRPr="0004533D">
              <w:rPr>
                <w:rFonts w:hint="eastAsia"/>
              </w:rPr>
              <w:t xml:space="preserve">r, </w:t>
            </w:r>
            <w:r w:rsidRPr="0004533D">
              <w:t>eventOwner</w:t>
            </w:r>
            <w:r w:rsidRPr="0004533D">
              <w:rPr>
                <w:rFonts w:hint="eastAsia"/>
              </w:rPr>
              <w:t xml:space="preserve"> and </w:t>
            </w:r>
            <w:r w:rsidRPr="0004533D">
              <w:t xml:space="preserve">usrHistoryControlOwner </w:t>
            </w:r>
            <w:r w:rsidRPr="0004533D">
              <w:rPr>
                <w:rFonts w:hint="eastAsia"/>
              </w:rPr>
              <w:t xml:space="preserve">by </w:t>
            </w:r>
            <w:r w:rsidRPr="0004533D">
              <w:t>jiangyang 08116</w:t>
            </w:r>
            <w:r w:rsidRPr="0004533D">
              <w:rPr>
                <w:rFonts w:hint="eastAsia"/>
              </w:rPr>
              <w:t xml:space="preserve"> for </w:t>
            </w:r>
            <w:r w:rsidRPr="0004533D">
              <w:t>HSV7D000102</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Corrected the wrong spellings of </w:t>
            </w:r>
            <w:r w:rsidRPr="0004533D">
              <w:t>“</w:t>
            </w:r>
            <w:r w:rsidRPr="0004533D">
              <w:rPr>
                <w:rFonts w:hint="eastAsia"/>
              </w:rPr>
              <w:t>false</w:t>
            </w:r>
            <w:r w:rsidRPr="0004533D">
              <w:t>”</w:t>
            </w:r>
            <w:r w:rsidRPr="0004533D">
              <w:rPr>
                <w:rFonts w:hint="eastAsia"/>
              </w:rPr>
              <w:t xml:space="preserve"> in </w:t>
            </w:r>
            <w:r w:rsidRPr="0004533D">
              <w:t>H</w:t>
            </w:r>
            <w:bookmarkStart w:id="12" w:name="_Toc336166422"/>
            <w:r w:rsidRPr="0004533D">
              <w:t>H3C-LswVLAN-MIB</w:t>
            </w:r>
            <w:bookmarkEnd w:id="12"/>
            <w:r w:rsidRPr="0004533D">
              <w:rPr>
                <w:rFonts w:hint="eastAsia"/>
              </w:rPr>
              <w:t xml:space="preserve"> by </w:t>
            </w:r>
            <w:r w:rsidRPr="0004533D">
              <w:t>feixiang 09250</w:t>
            </w:r>
            <w:r w:rsidRPr="0004533D">
              <w:rPr>
                <w:rFonts w:hint="eastAsia"/>
              </w:rPr>
              <w:t xml:space="preserve"> for </w:t>
            </w:r>
            <w:r w:rsidRPr="0004533D">
              <w:t>HSV7D000238</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5. Modified access of </w:t>
            </w:r>
            <w:r w:rsidRPr="0004533D">
              <w:t>hh3cStackPortIndex</w:t>
            </w:r>
            <w:r w:rsidRPr="0004533D">
              <w:rPr>
                <w:rFonts w:hint="eastAsia"/>
              </w:rPr>
              <w:t xml:space="preserve"> by </w:t>
            </w:r>
            <w:r w:rsidRPr="0004533D">
              <w:t>liuhaojie 07660</w:t>
            </w:r>
            <w:r w:rsidRPr="0004533D">
              <w:rPr>
                <w:rFonts w:hint="eastAsia"/>
              </w:rPr>
              <w:t xml:space="preserve"> for </w:t>
            </w:r>
            <w:r w:rsidRPr="0004533D">
              <w:t>HSV7D000231</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6. Modified description of </w:t>
            </w:r>
            <w:r w:rsidRPr="0004533D">
              <w:t>ifPhysAddress</w:t>
            </w:r>
            <w:r w:rsidRPr="0004533D">
              <w:rPr>
                <w:rFonts w:hint="eastAsia"/>
              </w:rPr>
              <w:t xml:space="preserve"> and </w:t>
            </w:r>
            <w:r w:rsidRPr="0004533D">
              <w:t>ifPromiscuousMode</w:t>
            </w:r>
            <w:r w:rsidRPr="0004533D">
              <w:rPr>
                <w:rFonts w:hint="eastAsia"/>
              </w:rPr>
              <w:t xml:space="preserve"> by </w:t>
            </w:r>
            <w:r w:rsidRPr="0004533D">
              <w:t>chenfangchun 02330</w:t>
            </w:r>
            <w:r w:rsidRPr="0004533D">
              <w:rPr>
                <w:rFonts w:hint="eastAsia"/>
              </w:rPr>
              <w:t xml:space="preserve"> for </w:t>
            </w:r>
            <w:r w:rsidRPr="0004533D">
              <w:t>HSV7D000176</w:t>
            </w:r>
            <w:r w:rsidRPr="0004533D">
              <w:rPr>
                <w:rFonts w:hint="eastAsia"/>
              </w:rPr>
              <w:t xml:space="preserve"> and </w:t>
            </w:r>
            <w:r w:rsidRPr="0004533D">
              <w:t>HSV7D000185</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7. Modified access of </w:t>
            </w:r>
            <w:r w:rsidRPr="0004533D">
              <w:t>hh3cVlanInterfaceIpAddr</w:t>
            </w:r>
            <w:r w:rsidRPr="0004533D">
              <w:rPr>
                <w:rFonts w:hint="eastAsia"/>
              </w:rPr>
              <w:t xml:space="preserve">, </w:t>
            </w:r>
            <w:r w:rsidRPr="0004533D">
              <w:t>hh3cVlanInterfaceIpMask</w:t>
            </w:r>
            <w:r w:rsidRPr="0004533D">
              <w:rPr>
                <w:rFonts w:hint="eastAsia"/>
              </w:rPr>
              <w:t xml:space="preserve"> and </w:t>
            </w:r>
            <w:r w:rsidRPr="0004533D">
              <w:t>hh3cVlanInterfaceIpType</w:t>
            </w:r>
            <w:r w:rsidRPr="0004533D">
              <w:rPr>
                <w:rFonts w:hint="eastAsia"/>
              </w:rPr>
              <w:t xml:space="preserve">. </w:t>
            </w:r>
          </w:p>
          <w:p w:rsidR="0004533D" w:rsidRPr="0004533D" w:rsidRDefault="0004533D" w:rsidP="000375CC">
            <w:pPr>
              <w:pStyle w:val="TableText"/>
              <w:kinsoku w:val="0"/>
              <w:textAlignment w:val="top"/>
            </w:pPr>
            <w:r w:rsidRPr="0004533D">
              <w:rPr>
                <w:rFonts w:hint="eastAsia"/>
              </w:rPr>
              <w:t xml:space="preserve">Modified description of </w:t>
            </w:r>
            <w:r w:rsidRPr="0004533D">
              <w:t>hh3cVlanInterfaceIpType</w:t>
            </w:r>
            <w:r w:rsidRPr="0004533D">
              <w:rPr>
                <w:rFonts w:hint="eastAsia"/>
              </w:rPr>
              <w:t xml:space="preserve"> by </w:t>
            </w:r>
            <w:r w:rsidRPr="0004533D">
              <w:t>wangchunyang 08886</w:t>
            </w:r>
            <w:r w:rsidRPr="0004533D">
              <w:rPr>
                <w:rFonts w:hint="eastAsia"/>
              </w:rPr>
              <w:t xml:space="preserve"> for </w:t>
            </w:r>
            <w:r w:rsidRPr="0004533D">
              <w:t>HSV7D000127</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0.14</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2012-12-12</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COMWAREV700R001B40D001</w:t>
            </w:r>
          </w:p>
          <w:p w:rsidR="0004533D" w:rsidRPr="0004533D" w:rsidRDefault="0004533D" w:rsidP="000375CC">
            <w:pPr>
              <w:pStyle w:val="TableText"/>
              <w:kinsoku w:val="0"/>
              <w:textAlignment w:val="top"/>
            </w:pPr>
            <w:r w:rsidRPr="0004533D">
              <w:rPr>
                <w:rFonts w:hint="eastAsia"/>
              </w:rPr>
              <w:t xml:space="preserve">1. </w:t>
            </w:r>
            <w:r w:rsidRPr="0004533D">
              <w:t>Modified description of hh3cTrngIndex, hh3cTrngAbsoluteNameIndex, hh3cTrngAbsoluteSubIndex, hh3cTrngPeriodicNameIndex and hh3cTrngPeriodicSubIndex by xunzhi 07702 for RTV7D000162.</w:t>
            </w:r>
          </w:p>
          <w:p w:rsidR="0004533D" w:rsidRPr="0004533D" w:rsidRDefault="0004533D" w:rsidP="000375CC">
            <w:pPr>
              <w:pStyle w:val="TableText"/>
              <w:kinsoku w:val="0"/>
              <w:textAlignment w:val="top"/>
            </w:pPr>
            <w:r w:rsidRPr="0004533D">
              <w:rPr>
                <w:rFonts w:hint="eastAsia"/>
              </w:rPr>
              <w:t xml:space="preserve">2. </w:t>
            </w:r>
            <w:r w:rsidRPr="0004533D">
              <w:t xml:space="preserve">Removed </w:t>
            </w:r>
            <w:bookmarkStart w:id="13" w:name="_Toc325049796"/>
            <w:bookmarkStart w:id="14" w:name="_Toc343098290"/>
            <w:r w:rsidRPr="0004533D">
              <w:t>hh3cIfQoSLRRunInfoTable</w:t>
            </w:r>
            <w:bookmarkEnd w:id="13"/>
            <w:bookmarkEnd w:id="14"/>
            <w:r w:rsidRPr="0004533D">
              <w:t xml:space="preserve"> by xujunjie 05850 for RTV7D000244.</w:t>
            </w:r>
          </w:p>
          <w:p w:rsidR="0004533D" w:rsidRPr="0004533D" w:rsidRDefault="0004533D" w:rsidP="000375CC">
            <w:pPr>
              <w:pStyle w:val="TableText"/>
              <w:kinsoku w:val="0"/>
              <w:textAlignment w:val="top"/>
            </w:pPr>
            <w:r w:rsidRPr="0004533D">
              <w:rPr>
                <w:rFonts w:hint="eastAsia"/>
              </w:rPr>
              <w:t xml:space="preserve">3. </w:t>
            </w:r>
            <w:r w:rsidRPr="0004533D">
              <w:t>Added MPLS-LSR-STD-MIB by zhangdimin 05851 for LPD052729.</w:t>
            </w:r>
          </w:p>
          <w:p w:rsidR="0004533D" w:rsidRPr="0004533D" w:rsidRDefault="0004533D" w:rsidP="000375CC">
            <w:pPr>
              <w:pStyle w:val="TableText"/>
              <w:kinsoku w:val="0"/>
              <w:textAlignment w:val="top"/>
            </w:pPr>
            <w:r w:rsidRPr="0004533D">
              <w:rPr>
                <w:rFonts w:hint="eastAsia"/>
              </w:rPr>
              <w:t xml:space="preserve">4. </w:t>
            </w:r>
            <w:r w:rsidRPr="0004533D">
              <w:t>Modified wrong spelling</w:t>
            </w:r>
            <w:r w:rsidRPr="0004533D">
              <w:rPr>
                <w:rFonts w:hint="eastAsia"/>
              </w:rPr>
              <w:t>s</w:t>
            </w:r>
            <w:r w:rsidRPr="0004533D">
              <w:t xml:space="preserve"> of HH3C-LswINF-MIB by feixiang 09250 for HSV7D000230.</w:t>
            </w:r>
          </w:p>
          <w:p w:rsidR="0004533D" w:rsidRPr="0004533D" w:rsidRDefault="0004533D" w:rsidP="000375CC">
            <w:pPr>
              <w:pStyle w:val="TableText"/>
              <w:kinsoku w:val="0"/>
              <w:textAlignment w:val="top"/>
            </w:pPr>
            <w:r w:rsidRPr="0004533D">
              <w:rPr>
                <w:rFonts w:hint="eastAsia"/>
              </w:rPr>
              <w:t xml:space="preserve">5. </w:t>
            </w:r>
            <w:r w:rsidRPr="0004533D">
              <w:t>Modified description of lldpXdot1ConfigVlanNameTxEnable and lldpXdot1ConfigProtoVlanTxEnable by kongdesheng 06828 for HSV7D000156.</w:t>
            </w:r>
          </w:p>
          <w:p w:rsidR="0004533D" w:rsidRPr="0004533D" w:rsidRDefault="0004533D" w:rsidP="000375CC">
            <w:pPr>
              <w:pStyle w:val="TableText"/>
              <w:kinsoku w:val="0"/>
              <w:textAlignment w:val="top"/>
            </w:pPr>
            <w:r w:rsidRPr="0004533D">
              <w:rPr>
                <w:rFonts w:hint="eastAsia"/>
              </w:rPr>
              <w:lastRenderedPageBreak/>
              <w:t xml:space="preserve">6. </w:t>
            </w:r>
            <w:r w:rsidRPr="0004533D">
              <w:t>Modified description of atIfIndex and atPhysAddress by chenjie 07421 for LPD053192.</w:t>
            </w:r>
          </w:p>
          <w:p w:rsidR="0004533D" w:rsidRPr="0004533D" w:rsidRDefault="0004533D" w:rsidP="000375CC">
            <w:pPr>
              <w:pStyle w:val="TableText"/>
              <w:kinsoku w:val="0"/>
              <w:textAlignment w:val="top"/>
            </w:pPr>
            <w:r w:rsidRPr="0004533D">
              <w:rPr>
                <w:rFonts w:hint="eastAsia"/>
              </w:rPr>
              <w:t xml:space="preserve">7. </w:t>
            </w:r>
            <w:r w:rsidRPr="0004533D">
              <w:t>Added MPLS-LDP-STD-MIB by lichangqun 07513 for LPD053712.</w:t>
            </w:r>
          </w:p>
          <w:p w:rsidR="0004533D" w:rsidRPr="0004533D" w:rsidRDefault="0004533D" w:rsidP="000375CC">
            <w:pPr>
              <w:pStyle w:val="TableText"/>
              <w:kinsoku w:val="0"/>
              <w:textAlignment w:val="top"/>
            </w:pPr>
            <w:r w:rsidRPr="0004533D">
              <w:rPr>
                <w:rFonts w:hint="eastAsia"/>
              </w:rPr>
              <w:t xml:space="preserve">8. </w:t>
            </w:r>
            <w:r w:rsidRPr="0004533D">
              <w:t>Modified description of hh3cifIsolatePrimaryVlanID by feixiang 09250 for HSV7D000279.</w:t>
            </w:r>
          </w:p>
          <w:p w:rsidR="0004533D" w:rsidRPr="0004533D" w:rsidRDefault="0004533D" w:rsidP="000375CC">
            <w:pPr>
              <w:pStyle w:val="TableText"/>
              <w:kinsoku w:val="0"/>
              <w:textAlignment w:val="top"/>
            </w:pPr>
            <w:r w:rsidRPr="0004533D">
              <w:rPr>
                <w:rFonts w:hint="eastAsia"/>
              </w:rPr>
              <w:t xml:space="preserve">9. </w:t>
            </w:r>
            <w:r w:rsidRPr="0004533D">
              <w:t>Added DISMAN-PING-MIB and scalar objects of HH3C-NQA-MIB by baixiaotang 07729 for LPD054171.</w:t>
            </w:r>
          </w:p>
          <w:p w:rsidR="0004533D" w:rsidRPr="0004533D" w:rsidRDefault="0004533D" w:rsidP="000375CC">
            <w:pPr>
              <w:pStyle w:val="TableText"/>
              <w:kinsoku w:val="0"/>
              <w:textAlignment w:val="top"/>
            </w:pPr>
            <w:r w:rsidRPr="0004533D">
              <w:rPr>
                <w:rFonts w:hint="eastAsia"/>
              </w:rPr>
              <w:t xml:space="preserve">10. </w:t>
            </w:r>
            <w:r w:rsidRPr="0004533D">
              <w:t>Added VRRP-MIB, HH3C-DNS-MIB and HH3C-SSH-MIB by yanjun 07449 for LPD053941.</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0.15</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2013-01-04</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COMWAREV700R001B41D001</w:t>
            </w:r>
          </w:p>
          <w:p w:rsidR="0004533D" w:rsidRPr="0004533D" w:rsidRDefault="0004533D" w:rsidP="000375CC">
            <w:pPr>
              <w:pStyle w:val="TableText"/>
              <w:kinsoku w:val="0"/>
              <w:textAlignment w:val="top"/>
            </w:pPr>
            <w:r w:rsidRPr="0004533D">
              <w:rPr>
                <w:rFonts w:hint="eastAsia"/>
              </w:rPr>
              <w:t xml:space="preserve">1. Filled tables in </w:t>
            </w:r>
            <w:r w:rsidRPr="0004533D">
              <w:t>HH3C-NQA-MIB by baixiaotang 07729 for LPD054171.</w:t>
            </w:r>
          </w:p>
          <w:p w:rsidR="0004533D" w:rsidRPr="0004533D" w:rsidRDefault="0004533D" w:rsidP="000375CC">
            <w:pPr>
              <w:pStyle w:val="TableText"/>
              <w:kinsoku w:val="0"/>
              <w:textAlignment w:val="top"/>
            </w:pPr>
            <w:r w:rsidRPr="0004533D">
              <w:rPr>
                <w:rFonts w:hint="eastAsia"/>
              </w:rPr>
              <w:t>2. Modified description of s</w:t>
            </w:r>
            <w:r w:rsidRPr="0004533D">
              <w:t>ysContact</w:t>
            </w:r>
            <w:r w:rsidRPr="0004533D">
              <w:rPr>
                <w:rFonts w:hint="eastAsia"/>
              </w:rPr>
              <w:t xml:space="preserve"> and s</w:t>
            </w:r>
            <w:r w:rsidRPr="0004533D">
              <w:t>ysLocation</w:t>
            </w:r>
            <w:r w:rsidRPr="0004533D">
              <w:rPr>
                <w:rFonts w:hint="eastAsia"/>
              </w:rPr>
              <w:t xml:space="preserve"> by </w:t>
            </w:r>
            <w:r w:rsidRPr="0004533D">
              <w:t>kongweida KF2974</w:t>
            </w:r>
            <w:r w:rsidRPr="0004533D">
              <w:rPr>
                <w:rFonts w:hint="eastAsia"/>
              </w:rPr>
              <w:t xml:space="preserve"> for </w:t>
            </w:r>
            <w:r w:rsidRPr="0004533D">
              <w:t>LPD053399</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Removed </w:t>
            </w:r>
            <w:r w:rsidRPr="0004533D">
              <w:t>dot1dTpFdbTable</w:t>
            </w:r>
            <w:r w:rsidRPr="0004533D">
              <w:rPr>
                <w:rFonts w:hint="eastAsia"/>
              </w:rPr>
              <w:t xml:space="preserve"> by </w:t>
            </w:r>
            <w:r w:rsidRPr="0004533D">
              <w:t>luolin 03472</w:t>
            </w:r>
            <w:r w:rsidRPr="0004533D">
              <w:rPr>
                <w:rFonts w:hint="eastAsia"/>
              </w:rPr>
              <w:t xml:space="preserve"> for </w:t>
            </w:r>
            <w:r w:rsidRPr="0004533D">
              <w:t>LSV7D001364</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Modified description of isisSysLevelState by </w:t>
            </w:r>
            <w:r w:rsidRPr="0004533D">
              <w:t>fengxiaodong 07304</w:t>
            </w:r>
            <w:r w:rsidRPr="0004533D">
              <w:rPr>
                <w:rFonts w:hint="eastAsia"/>
              </w:rPr>
              <w:t xml:space="preserve"> for </w:t>
            </w:r>
            <w:r w:rsidRPr="0004533D">
              <w:t>HSV7D000123</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5. Added </w:t>
            </w:r>
            <w:r w:rsidRPr="0004533D">
              <w:t>IGMP-STD-MIB</w:t>
            </w:r>
            <w:r w:rsidRPr="0004533D">
              <w:rPr>
                <w:rFonts w:hint="eastAsia"/>
              </w:rPr>
              <w:t xml:space="preserve"> by </w:t>
            </w:r>
            <w:r w:rsidRPr="0004533D">
              <w:t>lijihua 04317</w:t>
            </w:r>
            <w:r w:rsidRPr="0004533D">
              <w:rPr>
                <w:rFonts w:hint="eastAsia"/>
              </w:rPr>
              <w:t xml:space="preserve"> for </w:t>
            </w:r>
            <w:r w:rsidRPr="0004533D">
              <w:t>LPD055672</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6. Modified description of </w:t>
            </w:r>
            <w:r w:rsidRPr="0004533D">
              <w:t>hh3cTerminalUserAuthFailureReason</w:t>
            </w:r>
            <w:r w:rsidRPr="0004533D">
              <w:rPr>
                <w:rFonts w:hint="eastAsia"/>
              </w:rPr>
              <w:t xml:space="preserve"> by </w:t>
            </w:r>
            <w:r w:rsidRPr="0004533D">
              <w:t>shenjunfeng 07521</w:t>
            </w:r>
            <w:r w:rsidRPr="0004533D">
              <w:rPr>
                <w:rFonts w:hint="eastAsia"/>
              </w:rPr>
              <w:t xml:space="preserve"> for </w:t>
            </w:r>
            <w:r w:rsidRPr="0004533D">
              <w:t>HSV7D000228</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7. Added HH3C-EVC-MIB and HH3C-VSI-MIB by </w:t>
            </w:r>
            <w:r w:rsidRPr="0004533D">
              <w:t>yangyiran 07533</w:t>
            </w:r>
            <w:r w:rsidRPr="0004533D">
              <w:rPr>
                <w:rFonts w:hint="eastAsia"/>
              </w:rPr>
              <w:t xml:space="preserve"> for </w:t>
            </w:r>
            <w:r w:rsidRPr="0004533D">
              <w:t>LPD055819</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8. Added </w:t>
            </w:r>
            <w:r w:rsidRPr="0004533D">
              <w:t>HH3C-ARP-RATELIMIT-MIB</w:t>
            </w:r>
            <w:r w:rsidRPr="0004533D">
              <w:rPr>
                <w:rFonts w:hint="eastAsia"/>
              </w:rPr>
              <w:t xml:space="preserve"> by </w:t>
            </w:r>
            <w:r w:rsidRPr="0004533D">
              <w:t>zhangyongchang 07742</w:t>
            </w:r>
            <w:r w:rsidRPr="0004533D">
              <w:rPr>
                <w:rFonts w:hint="eastAsia"/>
              </w:rPr>
              <w:t xml:space="preserve"> for </w:t>
            </w:r>
            <w:r w:rsidRPr="0004533D">
              <w:t>HSV7D001323</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0.16</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2013-02-07</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COMWAREV700R001B42D001</w:t>
            </w:r>
          </w:p>
          <w:p w:rsidR="0004533D" w:rsidRPr="0004533D" w:rsidRDefault="0004533D" w:rsidP="000375CC">
            <w:pPr>
              <w:pStyle w:val="TableText"/>
              <w:kinsoku w:val="0"/>
              <w:textAlignment w:val="top"/>
            </w:pPr>
            <w:r w:rsidRPr="0004533D">
              <w:rPr>
                <w:rFonts w:hint="eastAsia"/>
              </w:rPr>
              <w:t xml:space="preserve">1. </w:t>
            </w:r>
            <w:r w:rsidRPr="0004533D">
              <w:t>Updated HH3C-COMMON-SYSTEM-MIB to V2.4,</w:t>
            </w:r>
          </w:p>
          <w:p w:rsidR="0004533D" w:rsidRPr="0004533D" w:rsidRDefault="0004533D" w:rsidP="000375CC">
            <w:pPr>
              <w:pStyle w:val="TableText"/>
              <w:kinsoku w:val="0"/>
              <w:textAlignment w:val="top"/>
            </w:pPr>
            <w:r w:rsidRPr="0004533D">
              <w:t>updated HH3C-LswINF-MIB to V3.4,</w:t>
            </w:r>
          </w:p>
          <w:p w:rsidR="0004533D" w:rsidRPr="0004533D" w:rsidRDefault="0004533D" w:rsidP="000375CC">
            <w:pPr>
              <w:pStyle w:val="TableText"/>
              <w:kinsoku w:val="0"/>
              <w:textAlignment w:val="top"/>
            </w:pPr>
            <w:r w:rsidRPr="0004533D">
              <w:t>updated HH3C-TRANSCEIVER-INFO-MIB to V1.3,</w:t>
            </w:r>
          </w:p>
          <w:p w:rsidR="0004533D" w:rsidRPr="0004533D" w:rsidRDefault="0004533D" w:rsidP="000375CC">
            <w:pPr>
              <w:pStyle w:val="TableText"/>
              <w:kinsoku w:val="0"/>
              <w:textAlignment w:val="top"/>
            </w:pPr>
            <w:r w:rsidRPr="0004533D">
              <w:t>added HH3C-INFO-CENTER-MIB,</w:t>
            </w:r>
          </w:p>
          <w:p w:rsidR="0004533D" w:rsidRPr="0004533D" w:rsidRDefault="0004533D" w:rsidP="000375CC">
            <w:pPr>
              <w:pStyle w:val="TableText"/>
              <w:kinsoku w:val="0"/>
              <w:textAlignment w:val="top"/>
            </w:pPr>
            <w:r w:rsidRPr="0004533D">
              <w:t>added hh3cLswSlotPktBufFree, hh3cLswSlotPktBufInit, hh3cLswSlotPktBufMin and hh3cLswSlotPktBufMiss in hh3cLswSlotTable by chenkaiping 07493 for LPD057062.</w:t>
            </w:r>
          </w:p>
          <w:p w:rsidR="0004533D" w:rsidRPr="0004533D" w:rsidRDefault="0004533D" w:rsidP="000375CC">
            <w:pPr>
              <w:pStyle w:val="TableText"/>
              <w:kinsoku w:val="0"/>
              <w:textAlignment w:val="top"/>
            </w:pPr>
            <w:r w:rsidRPr="0004533D">
              <w:rPr>
                <w:rFonts w:hint="eastAsia"/>
              </w:rPr>
              <w:t xml:space="preserve">2. Added </w:t>
            </w:r>
            <w:r w:rsidRPr="0004533D">
              <w:t>hh3cPrivateVlanMappingTable</w:t>
            </w:r>
            <w:r w:rsidRPr="0004533D">
              <w:rPr>
                <w:rFonts w:hint="eastAsia"/>
              </w:rPr>
              <w:t xml:space="preserve"> in </w:t>
            </w:r>
            <w:r w:rsidRPr="0004533D">
              <w:t>H</w:t>
            </w:r>
            <w:r w:rsidRPr="0004533D">
              <w:rPr>
                <w:rFonts w:hint="eastAsia"/>
              </w:rPr>
              <w:t>H</w:t>
            </w:r>
            <w:r w:rsidRPr="0004533D">
              <w:t>3C-LswVLAN-MIB</w:t>
            </w:r>
            <w:r w:rsidRPr="0004533D">
              <w:rPr>
                <w:rFonts w:hint="eastAsia"/>
              </w:rPr>
              <w:t xml:space="preserve"> by </w:t>
            </w:r>
            <w:r w:rsidRPr="0004533D">
              <w:t>zhoubin 09284</w:t>
            </w:r>
            <w:r w:rsidRPr="0004533D">
              <w:rPr>
                <w:rFonts w:hint="eastAsia"/>
              </w:rPr>
              <w:t xml:space="preserve"> for </w:t>
            </w:r>
            <w:r w:rsidRPr="0004533D">
              <w:t>LPD056640</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Modified description of </w:t>
            </w:r>
            <w:r w:rsidRPr="0004533D">
              <w:t>mplsL3VpnNumVrfSecIllglLblThrshExcd</w:t>
            </w:r>
            <w:r w:rsidRPr="0004533D">
              <w:rPr>
                <w:rFonts w:hint="eastAsia"/>
              </w:rPr>
              <w:t xml:space="preserve"> by </w:t>
            </w:r>
            <w:r w:rsidRPr="0004533D">
              <w:t>zhangchenzheng 09050</w:t>
            </w:r>
            <w:r w:rsidRPr="0004533D">
              <w:rPr>
                <w:rFonts w:hint="eastAsia"/>
              </w:rPr>
              <w:t xml:space="preserve"> for </w:t>
            </w:r>
            <w:r w:rsidRPr="0004533D">
              <w:t>LPD057543</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w:t>
            </w:r>
            <w:r w:rsidRPr="0004533D">
              <w:t>Added ipv6RouteNumber, ipv6DiscardedRoutes and ipv6RouteTable in IPV6-MIB, added inetCidrRouteNumber, inetCidrRouteDiscards and inetCidrRouteTable in IP-FORWARD-MIB by jinjianfan 07480 for LPD057865.</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0.17</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2013-03-08</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COMWAREV700R001B43D001</w:t>
            </w:r>
          </w:p>
          <w:p w:rsidR="0004533D" w:rsidRPr="0004533D" w:rsidRDefault="0004533D" w:rsidP="000375CC">
            <w:pPr>
              <w:pStyle w:val="TableText"/>
              <w:kinsoku w:val="0"/>
              <w:textAlignment w:val="top"/>
            </w:pPr>
            <w:r w:rsidRPr="0004533D">
              <w:rPr>
                <w:rFonts w:hint="eastAsia"/>
              </w:rPr>
              <w:lastRenderedPageBreak/>
              <w:t xml:space="preserve">1. Modified description of </w:t>
            </w:r>
            <w:r w:rsidRPr="0004533D">
              <w:t>hh3cCfgRunModifiedLast</w:t>
            </w:r>
            <w:r w:rsidRPr="0004533D">
              <w:rPr>
                <w:rFonts w:hint="eastAsia"/>
              </w:rPr>
              <w:t xml:space="preserve"> by </w:t>
            </w:r>
            <w:r w:rsidRPr="0004533D">
              <w:t>lihao 08477 for LPD057720.</w:t>
            </w:r>
          </w:p>
          <w:p w:rsidR="0004533D" w:rsidRPr="0004533D" w:rsidRDefault="0004533D" w:rsidP="000375CC">
            <w:pPr>
              <w:pStyle w:val="TableText"/>
              <w:kinsoku w:val="0"/>
              <w:textAlignment w:val="top"/>
            </w:pPr>
            <w:r w:rsidRPr="0004533D">
              <w:rPr>
                <w:rFonts w:hint="eastAsia"/>
              </w:rPr>
              <w:t xml:space="preserve">2. Added </w:t>
            </w:r>
            <w:bookmarkStart w:id="15" w:name="_Toc109471450"/>
            <w:bookmarkStart w:id="16" w:name="_Toc320126282"/>
            <w:r w:rsidRPr="0004533D">
              <w:t>HH3C-IKE-MONITOR-MIB</w:t>
            </w:r>
            <w:bookmarkEnd w:id="15"/>
            <w:bookmarkEnd w:id="16"/>
            <w:r w:rsidRPr="0004533D">
              <w:rPr>
                <w:rFonts w:hint="eastAsia"/>
              </w:rPr>
              <w:t xml:space="preserve"> and </w:t>
            </w:r>
            <w:r w:rsidRPr="0004533D">
              <w:t>HH3C-</w:t>
            </w:r>
            <w:r w:rsidRPr="0004533D">
              <w:rPr>
                <w:rFonts w:hint="eastAsia"/>
              </w:rPr>
              <w:t>IPSEC-MONITOR-V2</w:t>
            </w:r>
            <w:r w:rsidRPr="0004533D">
              <w:t>-MIB</w:t>
            </w:r>
            <w:r w:rsidRPr="0004533D">
              <w:rPr>
                <w:rFonts w:hint="eastAsia"/>
              </w:rPr>
              <w:t xml:space="preserve"> by </w:t>
            </w:r>
            <w:r w:rsidRPr="0004533D">
              <w:t>lishen 08319</w:t>
            </w:r>
            <w:r w:rsidRPr="0004533D">
              <w:rPr>
                <w:rFonts w:hint="eastAsia"/>
              </w:rPr>
              <w:t xml:space="preserve"> for </w:t>
            </w:r>
            <w:r w:rsidRPr="0004533D">
              <w:t>RTV7D001433</w:t>
            </w:r>
            <w:r w:rsidRPr="0004533D">
              <w:rPr>
                <w:rFonts w:hint="eastAsia"/>
              </w:rPr>
              <w:t xml:space="preserve"> and </w:t>
            </w:r>
            <w:r w:rsidRPr="0004533D">
              <w:t>RTV7D001531</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3. Modified description of </w:t>
            </w:r>
            <w:r w:rsidRPr="0004533D">
              <w:t>hh3cifEthernetSpeed</w:t>
            </w:r>
            <w:r w:rsidRPr="0004533D">
              <w:rPr>
                <w:rFonts w:hint="eastAsia"/>
              </w:rPr>
              <w:t xml:space="preserve"> by </w:t>
            </w:r>
            <w:r w:rsidRPr="0004533D">
              <w:t>huhonghui 08625</w:t>
            </w:r>
            <w:r w:rsidRPr="0004533D">
              <w:rPr>
                <w:rFonts w:hint="eastAsia"/>
              </w:rPr>
              <w:t xml:space="preserve"> for </w:t>
            </w:r>
            <w:r w:rsidRPr="0004533D">
              <w:t>HSV7D000229</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4. Added LLDP-V2-MIB, LLDP-EXT-DOT1-V2-MIB and </w:t>
            </w:r>
            <w:r w:rsidRPr="0004533D">
              <w:t>LLDP-EXT-DOT3-V2-MIB</w:t>
            </w:r>
            <w:r w:rsidRPr="0004533D">
              <w:rPr>
                <w:rFonts w:hint="eastAsia"/>
              </w:rPr>
              <w:t xml:space="preserve"> by </w:t>
            </w:r>
            <w:r w:rsidRPr="0004533D">
              <w:t>luoxuefang 05123 for LPD058830.</w:t>
            </w:r>
          </w:p>
          <w:p w:rsidR="0004533D" w:rsidRPr="0004533D" w:rsidRDefault="0004533D" w:rsidP="000375CC">
            <w:pPr>
              <w:pStyle w:val="TableText"/>
              <w:kinsoku w:val="0"/>
              <w:textAlignment w:val="top"/>
            </w:pPr>
            <w:r w:rsidRPr="0004533D">
              <w:rPr>
                <w:rFonts w:hint="eastAsia"/>
              </w:rPr>
              <w:t xml:space="preserve">5. Modified description of </w:t>
            </w:r>
            <w:r w:rsidRPr="0004533D">
              <w:t>hh3cdot1qVlanType</w:t>
            </w:r>
            <w:r w:rsidRPr="0004533D">
              <w:rPr>
                <w:rFonts w:hint="eastAsia"/>
              </w:rPr>
              <w:t xml:space="preserve"> and </w:t>
            </w:r>
            <w:r w:rsidRPr="0004533D">
              <w:t>hh3cifIsolatePrimaryVlanID</w:t>
            </w:r>
            <w:r w:rsidRPr="0004533D">
              <w:rPr>
                <w:rFonts w:hint="eastAsia"/>
              </w:rPr>
              <w:t xml:space="preserve">, modified PDS of </w:t>
            </w:r>
            <w:r w:rsidRPr="0004533D">
              <w:t>hh3cifIsolatePrimaryVlanID</w:t>
            </w:r>
            <w:r w:rsidRPr="0004533D">
              <w:rPr>
                <w:rFonts w:hint="eastAsia"/>
              </w:rPr>
              <w:t xml:space="preserve"> </w:t>
            </w:r>
            <w:r w:rsidRPr="0004533D">
              <w:t>hh3cifIsolateSecondaryVlanlistLow</w:t>
            </w:r>
            <w:r w:rsidRPr="0004533D">
              <w:rPr>
                <w:rFonts w:hint="eastAsia"/>
              </w:rPr>
              <w:t xml:space="preserve"> </w:t>
            </w:r>
            <w:r w:rsidRPr="0004533D">
              <w:t>hh3cifIsolateSecondaryVlanlistHigh</w:t>
            </w:r>
            <w:r w:rsidRPr="0004533D">
              <w:rPr>
                <w:rFonts w:hint="eastAsia"/>
              </w:rPr>
              <w:t xml:space="preserve"> and </w:t>
            </w:r>
            <w:r w:rsidRPr="0004533D">
              <w:t>hh3cPrimaryVlanID</w:t>
            </w:r>
            <w:r w:rsidRPr="0004533D">
              <w:rPr>
                <w:rFonts w:hint="eastAsia"/>
              </w:rPr>
              <w:t xml:space="preserve"> by xiedong 02618.</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0.18</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2013-04-07</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houyingli</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COMWAREV700R001B45D001</w:t>
            </w:r>
          </w:p>
          <w:p w:rsidR="0004533D" w:rsidRPr="0004533D" w:rsidRDefault="0004533D" w:rsidP="000375CC">
            <w:pPr>
              <w:pStyle w:val="TableText"/>
              <w:kinsoku w:val="0"/>
              <w:textAlignment w:val="top"/>
            </w:pPr>
            <w:r w:rsidRPr="0004533D">
              <w:rPr>
                <w:rFonts w:hint="eastAsia"/>
              </w:rPr>
              <w:t xml:space="preserve">1. Modified description of </w:t>
            </w:r>
            <w:r w:rsidRPr="0004533D">
              <w:t>vacmContextName</w:t>
            </w:r>
          </w:p>
          <w:p w:rsidR="0004533D" w:rsidRPr="0004533D" w:rsidRDefault="0004533D" w:rsidP="000375CC">
            <w:pPr>
              <w:pStyle w:val="TableText"/>
              <w:kinsoku w:val="0"/>
              <w:textAlignment w:val="top"/>
            </w:pPr>
            <w:r w:rsidRPr="0004533D">
              <w:rPr>
                <w:rFonts w:hint="eastAsia"/>
              </w:rPr>
              <w:t>by houyingli</w:t>
            </w:r>
            <w:r w:rsidRPr="0004533D">
              <w:t xml:space="preserve"> 08</w:t>
            </w:r>
            <w:r w:rsidRPr="0004533D">
              <w:rPr>
                <w:rFonts w:hint="eastAsia"/>
              </w:rPr>
              <w:t>336</w:t>
            </w:r>
            <w:r w:rsidRPr="0004533D">
              <w:t xml:space="preserve"> for RTV7D001623</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2013-04-28</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 xml:space="preserve">1. </w:t>
            </w:r>
            <w:r w:rsidRPr="0004533D">
              <w:t>Added RADIUS-ACC-CLIENT-MIB, RADIUS-AUTH-CLIENT-MIB, HH3C-DOMAIN-MIB, HH3C-RADIUS-MIB and HH3C-USER-MIB by luyu 05871 for LPD059710.</w:t>
            </w:r>
          </w:p>
          <w:p w:rsidR="0004533D" w:rsidRPr="0004533D" w:rsidRDefault="0004533D" w:rsidP="000375CC">
            <w:pPr>
              <w:pStyle w:val="TableText"/>
              <w:kinsoku w:val="0"/>
              <w:textAlignment w:val="top"/>
            </w:pPr>
            <w:r w:rsidRPr="0004533D">
              <w:t>2. Modified description of ipNetToMediaIfIndex by luolin 03472 for LPD059254.</w:t>
            </w:r>
          </w:p>
          <w:p w:rsidR="0004533D" w:rsidRPr="0004533D" w:rsidRDefault="0004533D" w:rsidP="000375CC">
            <w:pPr>
              <w:pStyle w:val="TableText"/>
              <w:kinsoku w:val="0"/>
              <w:textAlignment w:val="top"/>
            </w:pPr>
            <w:r w:rsidRPr="0004533D">
              <w:rPr>
                <w:rFonts w:hint="eastAsia"/>
              </w:rPr>
              <w:t xml:space="preserve">3. </w:t>
            </w:r>
            <w:r w:rsidRPr="0004533D">
              <w:t>Modified description of mplsLdpEntityStatsSessionAttempts by zengrenchang 09091 for HSV7D003858.</w:t>
            </w:r>
          </w:p>
          <w:p w:rsidR="0004533D" w:rsidRPr="0004533D" w:rsidRDefault="0004533D" w:rsidP="000375CC">
            <w:pPr>
              <w:pStyle w:val="TableText"/>
              <w:kinsoku w:val="0"/>
              <w:textAlignment w:val="top"/>
            </w:pPr>
            <w:r w:rsidRPr="0004533D">
              <w:rPr>
                <w:rFonts w:hint="eastAsia"/>
              </w:rPr>
              <w:t xml:space="preserve">4. </w:t>
            </w:r>
            <w:r w:rsidRPr="0004533D">
              <w:t>Added HH3C-QOS-CAPABILITY-MIB by xunzhi 07702 for LPD060133.</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0.19</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2013-</w:t>
            </w:r>
            <w:r w:rsidRPr="0004533D">
              <w:rPr>
                <w:rFonts w:hint="eastAsia"/>
              </w:rPr>
              <w:t>0</w:t>
            </w:r>
            <w:r w:rsidRPr="0004533D">
              <w:t>5-17</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COMWAREV700R001B46D001</w:t>
            </w:r>
          </w:p>
          <w:p w:rsidR="0004533D" w:rsidRPr="0004533D" w:rsidRDefault="0004533D" w:rsidP="000375CC">
            <w:pPr>
              <w:pStyle w:val="TableText"/>
              <w:kinsoku w:val="0"/>
              <w:textAlignment w:val="top"/>
            </w:pPr>
            <w:r w:rsidRPr="0004533D">
              <w:rPr>
                <w:rFonts w:hint="eastAsia"/>
              </w:rPr>
              <w:t xml:space="preserve">1. Added MPLS-FTN-STD-MIB by </w:t>
            </w:r>
            <w:r w:rsidRPr="0004533D">
              <w:t>yangyiran 07533</w:t>
            </w:r>
            <w:r w:rsidRPr="0004533D">
              <w:rPr>
                <w:rFonts w:hint="eastAsia"/>
              </w:rPr>
              <w:t xml:space="preserve"> for </w:t>
            </w:r>
            <w:r w:rsidRPr="0004533D">
              <w:t>LPD062152</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Modified description of </w:t>
            </w:r>
            <w:r w:rsidRPr="0004533D">
              <w:t>ifAlias</w:t>
            </w:r>
            <w:r w:rsidRPr="0004533D">
              <w:rPr>
                <w:rFonts w:hint="eastAsia"/>
              </w:rPr>
              <w:t xml:space="preserve"> by </w:t>
            </w:r>
            <w:r w:rsidRPr="0004533D">
              <w:t>huhonghui 08625 for HSV7D005223.</w:t>
            </w:r>
          </w:p>
          <w:p w:rsidR="0004533D" w:rsidRPr="0004533D" w:rsidRDefault="0004533D" w:rsidP="000375CC">
            <w:pPr>
              <w:pStyle w:val="TableText"/>
              <w:kinsoku w:val="0"/>
              <w:textAlignment w:val="top"/>
            </w:pPr>
            <w:r w:rsidRPr="0004533D">
              <w:rPr>
                <w:rFonts w:hint="eastAsia"/>
              </w:rPr>
              <w:t xml:space="preserve">3. Added HH3C-DHCP4-MIB and HH3C-DHCP-SNOOP2-MIB by </w:t>
            </w:r>
            <w:r w:rsidRPr="0004533D">
              <w:t>lilin 06246 for LPD062378.</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0.20</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2013-06-18</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houyingli</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COMWAREV700R001B47D001</w:t>
            </w:r>
          </w:p>
          <w:p w:rsidR="0004533D" w:rsidRPr="0004533D" w:rsidRDefault="0004533D" w:rsidP="000375CC">
            <w:pPr>
              <w:pStyle w:val="TableText"/>
              <w:kinsoku w:val="0"/>
              <w:textAlignment w:val="top"/>
            </w:pPr>
            <w:r w:rsidRPr="0004533D">
              <w:rPr>
                <w:rFonts w:hint="eastAsia"/>
              </w:rPr>
              <w:t xml:space="preserve">1. Modified description of </w:t>
            </w:r>
            <w:r w:rsidRPr="0004533D">
              <w:t>hh3cSysStatisticPeriod, hh3cSysSamplePeriod, hh3cSysTrapResendPeriod, hh3cSysTrapCollectionPeriod, hh3cSysSnmpPort, hh3cSysSnmpTrapPort, hh3cSysNetID, hh3cSysLastSampleTime</w:t>
            </w:r>
            <w:r w:rsidRPr="0004533D">
              <w:rPr>
                <w:rFonts w:hint="eastAsia"/>
              </w:rPr>
              <w:t xml:space="preserve">, modified PDS of </w:t>
            </w:r>
            <w:r w:rsidRPr="0004533D">
              <w:t>hh3cSysNetID</w:t>
            </w:r>
            <w:r w:rsidRPr="0004533D">
              <w:rPr>
                <w:rFonts w:hint="eastAsia"/>
              </w:rPr>
              <w:t xml:space="preserve"> by </w:t>
            </w:r>
            <w:r w:rsidRPr="0004533D">
              <w:t>fangliwen 08502</w:t>
            </w:r>
            <w:r w:rsidRPr="0004533D">
              <w:rPr>
                <w:rFonts w:hint="eastAsia"/>
              </w:rPr>
              <w:t xml:space="preserve"> for </w:t>
            </w:r>
            <w:r w:rsidRPr="0004533D">
              <w:t>HSV7D003567</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2. Modified description of </w:t>
            </w:r>
            <w:r w:rsidRPr="0004533D">
              <w:t xml:space="preserve">hh3cTransceiverTempHiAlarm, hh3cTransceiverTempLoAlarm, </w:t>
            </w:r>
            <w:r w:rsidRPr="0004533D">
              <w:lastRenderedPageBreak/>
              <w:t>hh3cTransceiverTempHiWarn, hh3cTransceiverTempLoWarn, hh3cTransceiverVccHiAlarm, hh3cTransceiverVccLoAlarm, hh3cTransceiverVccHiWarn, hh3cTransceiverVccLoWarn, hh3cTransceiverBiasHiAlarm, hh3cTransceiverBiasLoAlarm, hh3cTransceiverBiasHiWarn, hh3cTransceiverBiasLoWarn, hh3cTransceiverPwrOutHiAlarm, hh3cTransceiverPwrOutLoAlarm, hh3cTransceiverPwrOutHiWarn, hh3cTransceiverPwrOutLoWarn, hh3cTransceiverRcvPwrHiAlarm, hh3cTransceiverRcvPwrLoAlarm, hh3cTransceiverRcvPwrHiWarn, hh3cTransceiverRcvPwrLoWarn, hh3cTransceiverErrors</w:t>
            </w:r>
            <w:r w:rsidRPr="0004533D">
              <w:rPr>
                <w:rFonts w:hint="eastAsia"/>
              </w:rPr>
              <w:t xml:space="preserve"> by fangliwen 08502 for </w:t>
            </w:r>
            <w:r w:rsidRPr="0004533D">
              <w:t>HSV7D003567</w:t>
            </w:r>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2013-07-06</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1. Modified description of hh3cFlhKbyteSize, added hh3cFlhHCSize, hh3cFlhPartHCSpace, hh3cFlhPartHCSpaceFree and hh3cFlhFileHCSize by lisong 06014 for HSV7D006267.</w:t>
            </w:r>
          </w:p>
          <w:p w:rsidR="0004533D" w:rsidRPr="0004533D" w:rsidRDefault="0004533D" w:rsidP="000375CC">
            <w:pPr>
              <w:pStyle w:val="TableText"/>
              <w:kinsoku w:val="0"/>
              <w:textAlignment w:val="top"/>
            </w:pPr>
            <w:r w:rsidRPr="0004533D">
              <w:rPr>
                <w:rFonts w:hint="eastAsia"/>
              </w:rPr>
              <w:t xml:space="preserve">2. </w:t>
            </w:r>
            <w:r w:rsidRPr="0004533D">
              <w:t>Added RBRIDGE-MIB and ISIS-MIB (for TRILL) by zouwenyu 06026 for LPD063788.</w:t>
            </w:r>
          </w:p>
          <w:p w:rsidR="0004533D" w:rsidRPr="0004533D" w:rsidRDefault="0004533D" w:rsidP="000375CC">
            <w:pPr>
              <w:pStyle w:val="TableText"/>
              <w:kinsoku w:val="0"/>
              <w:textAlignment w:val="top"/>
            </w:pPr>
            <w:r w:rsidRPr="0004533D">
              <w:rPr>
                <w:rFonts w:hint="eastAsia"/>
              </w:rPr>
              <w:t xml:space="preserve">3. </w:t>
            </w:r>
            <w:r w:rsidRPr="0004533D">
              <w:t>Added IPMCAST-MIB by wangjianming 07450 for LPD064008.</w:t>
            </w:r>
          </w:p>
          <w:p w:rsidR="0004533D" w:rsidRPr="0004533D" w:rsidRDefault="0004533D" w:rsidP="000375CC">
            <w:pPr>
              <w:pStyle w:val="TableText"/>
              <w:kinsoku w:val="0"/>
              <w:textAlignment w:val="top"/>
            </w:pPr>
            <w:r w:rsidRPr="0004533D">
              <w:rPr>
                <w:rFonts w:hint="eastAsia"/>
              </w:rPr>
              <w:t xml:space="preserve">4. </w:t>
            </w:r>
            <w:r w:rsidRPr="0004533D">
              <w:t>Added HH3C-MPM-MIB and HH3C-LswIGSP-MIB by sunanzhi 05131 for LPD065464.</w:t>
            </w:r>
          </w:p>
          <w:p w:rsidR="0004533D" w:rsidRPr="0004533D" w:rsidRDefault="0004533D" w:rsidP="000375CC">
            <w:pPr>
              <w:pStyle w:val="TableText"/>
              <w:kinsoku w:val="0"/>
              <w:textAlignment w:val="top"/>
            </w:pPr>
            <w:r w:rsidRPr="0004533D">
              <w:rPr>
                <w:rFonts w:hint="eastAsia"/>
              </w:rPr>
              <w:t xml:space="preserve">5. </w:t>
            </w:r>
            <w:r w:rsidRPr="0004533D">
              <w:t>Added MPLS-TE-STD-MIB, modified description of mplsInSegmentTrafficParamPt, mplsOutSegmentTrafficParamPtr, modified Detailed information of mplsXCTable by lichangqun 07513 for LPD065192.</w:t>
            </w:r>
          </w:p>
          <w:p w:rsidR="0004533D" w:rsidRPr="0004533D" w:rsidRDefault="0004533D" w:rsidP="000375CC">
            <w:pPr>
              <w:pStyle w:val="TableText"/>
              <w:kinsoku w:val="0"/>
              <w:textAlignment w:val="top"/>
            </w:pPr>
            <w:r w:rsidRPr="0004533D">
              <w:rPr>
                <w:rFonts w:hint="eastAsia"/>
              </w:rPr>
              <w:t xml:space="preserve">6. </w:t>
            </w:r>
            <w:r w:rsidRPr="0004533D">
              <w:t>Added HH3C-FC-FLOGIN-MIB, HH3C-FC-PING-MIB, HH3C-FC-TRACE-ROUTE-MIB, HH3C-FCOE-MODE-MIB, HH3C-FDMI-MIB, HH3C-NPV-MIB and HH3C-VSAN-MIB, removed 11vfVirtualSwitchTable by qiaoxinghua 08977 for LPD065672.</w:t>
            </w:r>
          </w:p>
          <w:p w:rsidR="0004533D" w:rsidRPr="0004533D" w:rsidRDefault="0004533D" w:rsidP="000375CC">
            <w:pPr>
              <w:pStyle w:val="TableText"/>
              <w:kinsoku w:val="0"/>
              <w:textAlignment w:val="top"/>
            </w:pPr>
            <w:r w:rsidRPr="0004533D">
              <w:rPr>
                <w:rFonts w:hint="eastAsia"/>
              </w:rPr>
              <w:t xml:space="preserve">7. Added HH3C-VCF-MIB by zushuzhi 03030 for </w:t>
            </w:r>
            <w:r w:rsidRPr="0004533D">
              <w:t>LPD063586</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8. Update </w:t>
            </w:r>
            <w:r w:rsidRPr="0004533D">
              <w:t>HH3C-</w:t>
            </w:r>
            <w:r w:rsidRPr="0004533D">
              <w:rPr>
                <w:rFonts w:hint="eastAsia"/>
              </w:rPr>
              <w:t>FCOE</w:t>
            </w:r>
            <w:r w:rsidRPr="0004533D">
              <w:t>-MIB</w:t>
            </w:r>
            <w:r w:rsidRPr="0004533D">
              <w:rPr>
                <w:rFonts w:hint="eastAsia"/>
              </w:rPr>
              <w:t xml:space="preserve"> to V1.1 by </w:t>
            </w:r>
            <w:r w:rsidRPr="0004533D">
              <w:t>zhangchangjun 02876</w:t>
            </w:r>
            <w:r w:rsidRPr="0004533D">
              <w:rPr>
                <w:rFonts w:hint="eastAsia"/>
              </w:rPr>
              <w:t xml:space="preserve"> for </w:t>
            </w:r>
            <w:r w:rsidRPr="0004533D">
              <w:t>LPD066385</w:t>
            </w:r>
            <w:r w:rsidRPr="0004533D">
              <w:rPr>
                <w:rFonts w:hint="eastAsia"/>
              </w:rPr>
              <w:t>.</w:t>
            </w:r>
          </w:p>
          <w:p w:rsidR="0004533D" w:rsidRPr="0004533D" w:rsidRDefault="0004533D" w:rsidP="000375CC">
            <w:pPr>
              <w:pStyle w:val="TableText"/>
              <w:kinsoku w:val="0"/>
              <w:textAlignment w:val="top"/>
            </w:pPr>
            <w:r w:rsidRPr="0004533D">
              <w:rPr>
                <w:rFonts w:hint="eastAsia"/>
              </w:rPr>
              <w:t xml:space="preserve">9. </w:t>
            </w:r>
            <w:r w:rsidRPr="0004533D">
              <w:t>Added T11-FC-FABRIC-CONFIG-SERVER-MIB, update HH3C-FDMI-MIB to V1.1 by chengzhipeng 04378 for LPD066382.</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0.21</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2013-09-06</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COMWAREV700R001B48D001</w:t>
            </w:r>
          </w:p>
          <w:p w:rsidR="0004533D" w:rsidRPr="0004533D" w:rsidRDefault="0004533D" w:rsidP="000375CC">
            <w:pPr>
              <w:pStyle w:val="TableText"/>
              <w:kinsoku w:val="0"/>
              <w:textAlignment w:val="top"/>
            </w:pPr>
            <w:r w:rsidRPr="0004533D">
              <w:rPr>
                <w:rFonts w:hint="eastAsia"/>
              </w:rPr>
              <w:t xml:space="preserve">1. Modified description of </w:t>
            </w:r>
            <w:r w:rsidRPr="0004533D">
              <w:t>isisSysLevelMinLSPGenInt</w:t>
            </w:r>
            <w:r w:rsidRPr="0004533D">
              <w:rPr>
                <w:rFonts w:hint="eastAsia"/>
              </w:rPr>
              <w:t xml:space="preserve"> by </w:t>
            </w:r>
            <w:r w:rsidRPr="0004533D">
              <w:t>liaojunyun 03601</w:t>
            </w:r>
            <w:r w:rsidRPr="0004533D">
              <w:rPr>
                <w:rFonts w:hint="eastAsia"/>
              </w:rPr>
              <w:t xml:space="preserve"> for </w:t>
            </w:r>
            <w:hyperlink r:id="rId9" w:history="1">
              <w:r w:rsidRPr="0004533D">
                <w:t>201306260335</w:t>
              </w:r>
            </w:hyperlink>
            <w:r w:rsidRPr="0004533D">
              <w:rPr>
                <w:rFonts w:hint="eastAsia"/>
              </w:rPr>
              <w:t>.</w:t>
            </w:r>
          </w:p>
          <w:p w:rsidR="0004533D" w:rsidRPr="0004533D" w:rsidRDefault="0004533D" w:rsidP="000375CC">
            <w:pPr>
              <w:pStyle w:val="TableText"/>
              <w:kinsoku w:val="0"/>
              <w:textAlignment w:val="top"/>
            </w:pPr>
            <w:r w:rsidRPr="0004533D">
              <w:rPr>
                <w:rFonts w:hint="eastAsia"/>
              </w:rPr>
              <w:t xml:space="preserve">2. </w:t>
            </w:r>
            <w:r w:rsidRPr="0004533D">
              <w:t xml:space="preserve">Modified description of hh3cNqaCtlHistoryKeptTime and hh3cNqaCtlHistoryEnable by baixiaotang 07729 for </w:t>
            </w:r>
            <w:hyperlink r:id="rId10" w:history="1">
              <w:r w:rsidRPr="0004533D">
                <w:t>201307290148</w:t>
              </w:r>
            </w:hyperlink>
            <w:r w:rsidRPr="0004533D">
              <w:t>.</w:t>
            </w:r>
          </w:p>
          <w:p w:rsidR="0004533D" w:rsidRPr="0004533D" w:rsidRDefault="0004533D" w:rsidP="000375CC">
            <w:pPr>
              <w:pStyle w:val="TableText"/>
              <w:kinsoku w:val="0"/>
              <w:textAlignment w:val="top"/>
            </w:pPr>
            <w:r w:rsidRPr="0004533D">
              <w:rPr>
                <w:rFonts w:hint="eastAsia"/>
              </w:rPr>
              <w:t xml:space="preserve">3. </w:t>
            </w:r>
            <w:r w:rsidRPr="0004533D">
              <w:t xml:space="preserve">Added LLDP-EXT-DOT1-EVB-EXTENSIONS-MIB, </w:t>
            </w:r>
            <w:r w:rsidRPr="0004533D">
              <w:lastRenderedPageBreak/>
              <w:t xml:space="preserve">IEEE8021-EVB-MIB and HH3C-EVB-MIB by guoxiangbin 07466 for </w:t>
            </w:r>
            <w:hyperlink r:id="rId11" w:history="1">
              <w:r w:rsidRPr="0004533D">
                <w:t>201308010395</w:t>
              </w:r>
            </w:hyperlink>
            <w:r w:rsidRPr="0004533D">
              <w:t>.</w:t>
            </w:r>
          </w:p>
          <w:p w:rsidR="0004533D" w:rsidRPr="0004533D" w:rsidRDefault="0004533D" w:rsidP="000375CC">
            <w:pPr>
              <w:pStyle w:val="TableText"/>
              <w:kinsoku w:val="0"/>
              <w:textAlignment w:val="top"/>
            </w:pPr>
            <w:r w:rsidRPr="0004533D">
              <w:rPr>
                <w:rFonts w:hint="eastAsia"/>
              </w:rPr>
              <w:t xml:space="preserve">4. </w:t>
            </w:r>
            <w:r w:rsidRPr="0004533D">
              <w:t xml:space="preserve">Modified description of isisRouterID, isisSysLevelTEEnabled, isisNextCircIndex, isisCirc3WayEnabled, isisCircExtendedCircID, isisISAdj3WayState and isisISAdjNbrExtendedCircID by lixiaojun 07488 for </w:t>
            </w:r>
            <w:hyperlink r:id="rId12" w:history="1">
              <w:r w:rsidRPr="0004533D">
                <w:t>201308070049</w:t>
              </w:r>
            </w:hyperlink>
            <w:r w:rsidRPr="0004533D">
              <w:t>.</w:t>
            </w:r>
          </w:p>
          <w:p w:rsidR="0004533D" w:rsidRPr="0004533D" w:rsidRDefault="0004533D" w:rsidP="000375CC">
            <w:pPr>
              <w:pStyle w:val="TableText"/>
              <w:kinsoku w:val="0"/>
              <w:textAlignment w:val="top"/>
            </w:pPr>
            <w:r w:rsidRPr="0004533D">
              <w:rPr>
                <w:rFonts w:hint="eastAsia"/>
              </w:rPr>
              <w:t xml:space="preserve">5. </w:t>
            </w:r>
            <w:r w:rsidRPr="0004533D">
              <w:t xml:space="preserve">Added PIM-STD-MIB and PIM-BSR-MIB by taowubin 07771 for </w:t>
            </w:r>
            <w:hyperlink r:id="rId13" w:history="1">
              <w:r w:rsidRPr="0004533D">
                <w:t>201308140068</w:t>
              </w:r>
            </w:hyperlink>
            <w:r w:rsidRPr="0004533D">
              <w:t>.</w:t>
            </w:r>
          </w:p>
          <w:p w:rsidR="0004533D" w:rsidRPr="0004533D" w:rsidRDefault="0004533D" w:rsidP="000375CC">
            <w:pPr>
              <w:pStyle w:val="TableText"/>
              <w:kinsoku w:val="0"/>
              <w:textAlignment w:val="top"/>
            </w:pPr>
            <w:r w:rsidRPr="0004533D">
              <w:rPr>
                <w:rFonts w:hint="eastAsia"/>
              </w:rPr>
              <w:t xml:space="preserve">6. </w:t>
            </w:r>
            <w:r w:rsidRPr="0004533D">
              <w:t xml:space="preserve">Modified description of ipv6IfDescr by yanwei 09043 for </w:t>
            </w:r>
            <w:hyperlink r:id="rId14" w:history="1">
              <w:r w:rsidRPr="0004533D">
                <w:t>201308190393</w:t>
              </w:r>
            </w:hyperlink>
            <w:r w:rsidRPr="0004533D">
              <w:t>.</w:t>
            </w:r>
          </w:p>
          <w:p w:rsidR="0004533D" w:rsidRPr="0004533D" w:rsidRDefault="0004533D" w:rsidP="000375CC">
            <w:pPr>
              <w:pStyle w:val="TableText"/>
              <w:kinsoku w:val="0"/>
              <w:textAlignment w:val="top"/>
            </w:pPr>
            <w:r w:rsidRPr="0004533D">
              <w:rPr>
                <w:rFonts w:hint="eastAsia"/>
              </w:rPr>
              <w:t xml:space="preserve">7. </w:t>
            </w:r>
            <w:r w:rsidRPr="0004533D">
              <w:t xml:space="preserve">Added HH3C-PROTOCOL-VLAN-MIB, HH3C-QINQV2-MIB, HH3C-SUBNET-VLAN-MIB and HH3C-VMAP-MIB by xiedong 02618 for </w:t>
            </w:r>
            <w:hyperlink r:id="rId15" w:history="1">
              <w:r w:rsidRPr="0004533D">
                <w:t>201308040092</w:t>
              </w:r>
            </w:hyperlink>
            <w:r w:rsidRPr="0004533D">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0.22</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2013-09-09</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COMWAREV700R001B49D001</w:t>
            </w:r>
          </w:p>
          <w:p w:rsidR="0004533D" w:rsidRPr="0004533D" w:rsidRDefault="0004533D" w:rsidP="000375CC">
            <w:pPr>
              <w:pStyle w:val="TableText"/>
              <w:kinsoku w:val="0"/>
              <w:textAlignment w:val="top"/>
            </w:pPr>
            <w:r w:rsidRPr="0004533D">
              <w:t xml:space="preserve">Updated the rfc2863-if.mib from rfc2233-if.mib by lijuan 09119 for </w:t>
            </w:r>
            <w:hyperlink r:id="rId16" w:tgtFrame="_blank" w:history="1">
              <w:r w:rsidRPr="00FB4D41">
                <w:t>201309020340</w:t>
              </w:r>
            </w:hyperlink>
            <w: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2013-10-15</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 xml:space="preserve">1. </w:t>
            </w:r>
            <w:r w:rsidRPr="0004533D">
              <w:t>Modified description of hh3cdot1sStpForceVersion by zhangwei 05891 for</w:t>
            </w:r>
            <w:r w:rsidRPr="0004533D">
              <w:rPr>
                <w:rFonts w:hint="eastAsia"/>
              </w:rPr>
              <w:t xml:space="preserve"> </w:t>
            </w:r>
            <w:hyperlink r:id="rId17" w:history="1">
              <w:r w:rsidRPr="0004533D">
                <w:t>201309020078</w:t>
              </w:r>
            </w:hyperlink>
            <w:r w:rsidRPr="0004533D">
              <w:t>.</w:t>
            </w:r>
          </w:p>
          <w:p w:rsidR="0004533D" w:rsidRPr="0004533D" w:rsidRDefault="0004533D" w:rsidP="000375CC">
            <w:pPr>
              <w:pStyle w:val="TableText"/>
              <w:kinsoku w:val="0"/>
              <w:textAlignment w:val="top"/>
            </w:pPr>
            <w:r w:rsidRPr="0004533D">
              <w:rPr>
                <w:rFonts w:hint="eastAsia"/>
              </w:rPr>
              <w:t xml:space="preserve">2. </w:t>
            </w:r>
            <w:r w:rsidRPr="0004533D">
              <w:t xml:space="preserve">Added IEEE8021-CN-MIB by wanqing 02137 for </w:t>
            </w:r>
            <w:hyperlink r:id="rId18" w:history="1">
              <w:r w:rsidRPr="0004533D">
                <w:t>201309120385</w:t>
              </w:r>
            </w:hyperlink>
            <w:r w:rsidRPr="0004533D">
              <w:t>.</w:t>
            </w:r>
          </w:p>
          <w:p w:rsidR="0004533D" w:rsidRPr="0004533D" w:rsidRDefault="0004533D" w:rsidP="000375CC">
            <w:pPr>
              <w:pStyle w:val="TableText"/>
              <w:kinsoku w:val="0"/>
              <w:textAlignment w:val="top"/>
            </w:pPr>
            <w:r w:rsidRPr="0004533D">
              <w:rPr>
                <w:rFonts w:hint="eastAsia"/>
              </w:rPr>
              <w:t xml:space="preserve">3. </w:t>
            </w:r>
            <w:r w:rsidRPr="0004533D">
              <w:t xml:space="preserve">Added IPV6-MLD-MIB, modified description and PDS of nodes in IGMP-STD-MIB by bohongtao 08776 for </w:t>
            </w:r>
            <w:hyperlink r:id="rId19" w:history="1">
              <w:r w:rsidRPr="0004533D">
                <w:t>201309120424</w:t>
              </w:r>
            </w:hyperlink>
            <w:r w:rsidRPr="0004533D">
              <w:t>.</w:t>
            </w:r>
          </w:p>
          <w:p w:rsidR="0004533D" w:rsidRPr="0004533D" w:rsidRDefault="0004533D" w:rsidP="000375CC">
            <w:pPr>
              <w:pStyle w:val="TableText"/>
              <w:kinsoku w:val="0"/>
              <w:textAlignment w:val="top"/>
            </w:pPr>
            <w:r w:rsidRPr="0004533D">
              <w:rPr>
                <w:rFonts w:hint="eastAsia"/>
              </w:rPr>
              <w:t xml:space="preserve">4. </w:t>
            </w:r>
            <w:r w:rsidRPr="0004533D">
              <w:t xml:space="preserve">Added HH3C-SAN-AGG-MIB by xuhongfei 07890 for </w:t>
            </w:r>
            <w:hyperlink r:id="rId20" w:history="1">
              <w:r w:rsidRPr="0004533D">
                <w:t>201309260109</w:t>
              </w:r>
            </w:hyperlink>
            <w:r w:rsidRPr="0004533D">
              <w:t>.</w:t>
            </w:r>
          </w:p>
          <w:p w:rsidR="0004533D" w:rsidRPr="0004533D" w:rsidRDefault="0004533D" w:rsidP="000375CC">
            <w:pPr>
              <w:pStyle w:val="TableText"/>
              <w:kinsoku w:val="0"/>
              <w:textAlignment w:val="top"/>
            </w:pPr>
            <w:r w:rsidRPr="0004533D">
              <w:rPr>
                <w:rFonts w:hint="eastAsia"/>
              </w:rPr>
              <w:t xml:space="preserve">5. </w:t>
            </w:r>
            <w:r w:rsidRPr="0004533D">
              <w:t xml:space="preserve">Added hh3cLswSlotMemRev, hh3cLswSlotPhyMemRev and hh3cLswSlotMemUsedRev by fangliwen 08502 for </w:t>
            </w:r>
            <w:hyperlink r:id="rId21" w:history="1">
              <w:r w:rsidRPr="0004533D">
                <w:t>201303210214</w:t>
              </w:r>
            </w:hyperlink>
            <w:r w:rsidRPr="0004533D">
              <w:t>.</w:t>
            </w:r>
          </w:p>
          <w:p w:rsidR="0004533D" w:rsidRPr="0004533D" w:rsidRDefault="0004533D" w:rsidP="000375CC">
            <w:pPr>
              <w:pStyle w:val="TableText"/>
              <w:kinsoku w:val="0"/>
              <w:textAlignment w:val="top"/>
            </w:pPr>
            <w:r w:rsidRPr="0004533D">
              <w:rPr>
                <w:rFonts w:hint="eastAsia"/>
              </w:rPr>
              <w:t xml:space="preserve">6. </w:t>
            </w:r>
            <w:r w:rsidRPr="0004533D">
              <w:t xml:space="preserve">Added hh3cLswSlotRunTime by chenkaiping 07493 for </w:t>
            </w:r>
            <w:hyperlink r:id="rId22" w:history="1">
              <w:r w:rsidRPr="0004533D">
                <w:t>201309100274</w:t>
              </w:r>
            </w:hyperlink>
            <w:r w:rsidRPr="0004533D">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0.23</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2013-10-31</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50</w:t>
            </w:r>
            <w:r w:rsidRPr="0004533D">
              <w:t>D001</w:t>
            </w:r>
          </w:p>
          <w:p w:rsidR="0004533D" w:rsidRPr="0004533D" w:rsidRDefault="0004533D" w:rsidP="000375CC">
            <w:pPr>
              <w:pStyle w:val="TableText"/>
              <w:kinsoku w:val="0"/>
              <w:textAlignment w:val="top"/>
            </w:pPr>
            <w:r w:rsidRPr="0004533D">
              <w:t>Added hh3cStackPortForwardingPath</w:t>
            </w:r>
            <w:r w:rsidRPr="0004533D">
              <w:rPr>
                <w:rFonts w:hint="eastAsia"/>
              </w:rPr>
              <w:t xml:space="preserve"> by wangpengju 05237 for </w:t>
            </w:r>
            <w:hyperlink r:id="rId23" w:history="1">
              <w:r w:rsidRPr="00C273F0">
                <w:t>201310140314</w:t>
              </w:r>
            </w:hyperlink>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2013-12-</w:t>
            </w:r>
            <w:r w:rsidRPr="0004533D">
              <w:rPr>
                <w:rFonts w:hint="eastAsia"/>
              </w:rPr>
              <w:t>0</w:t>
            </w:r>
            <w:r w:rsidRPr="0004533D">
              <w:t>7</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 xml:space="preserve">1. Modified HH3C-DNS-MIB for </w:t>
            </w:r>
            <w:hyperlink r:id="rId24" w:history="1">
              <w:r w:rsidRPr="0004533D">
                <w:t>201303070235</w:t>
              </w:r>
            </w:hyperlink>
            <w:r w:rsidRPr="0004533D">
              <w:rPr>
                <w:rFonts w:hint="eastAsia"/>
              </w:rPr>
              <w:t>.</w:t>
            </w:r>
          </w:p>
          <w:p w:rsidR="0004533D" w:rsidRPr="0004533D" w:rsidRDefault="0004533D" w:rsidP="000375CC">
            <w:pPr>
              <w:pStyle w:val="TableText"/>
              <w:kinsoku w:val="0"/>
              <w:textAlignment w:val="top"/>
            </w:pPr>
            <w:r w:rsidRPr="0004533D">
              <w:rPr>
                <w:rFonts w:hint="eastAsia"/>
              </w:rPr>
              <w:t xml:space="preserve">2. </w:t>
            </w:r>
            <w:r w:rsidRPr="0004533D">
              <w:t>Midified HH3C-D</w:t>
            </w:r>
            <w:r w:rsidRPr="0004533D">
              <w:rPr>
                <w:rFonts w:hint="eastAsia"/>
              </w:rPr>
              <w:t>O</w:t>
            </w:r>
            <w:r w:rsidRPr="0004533D">
              <w:t>MAIN-MIB for</w:t>
            </w:r>
            <w:r w:rsidRPr="0004533D">
              <w:rPr>
                <w:rFonts w:hint="eastAsia"/>
              </w:rPr>
              <w:t xml:space="preserve"> </w:t>
            </w:r>
            <w:hyperlink r:id="rId25" w:history="1">
              <w:r w:rsidRPr="0004533D">
                <w:t>201311140224</w:t>
              </w:r>
            </w:hyperlink>
            <w:r w:rsidRPr="0004533D">
              <w:rPr>
                <w:rFonts w:hint="eastAsia"/>
              </w:rPr>
              <w:t>.</w:t>
            </w:r>
          </w:p>
          <w:p w:rsidR="0004533D" w:rsidRPr="0004533D" w:rsidRDefault="0004533D" w:rsidP="000375CC">
            <w:pPr>
              <w:pStyle w:val="TableText"/>
              <w:kinsoku w:val="0"/>
              <w:textAlignment w:val="top"/>
            </w:pPr>
            <w:r w:rsidRPr="0004533D">
              <w:t xml:space="preserve">3. Added HH3C-MPLSEXT-MIB, HH3C-MPLSTE-MIB, MPLS-FRR-FACILITY-STD-MIB, MPLS-FRR-GENERAL-STD-MIB and TE-MIB, modified MPLS-TE-STD-MIB for </w:t>
            </w:r>
            <w:hyperlink r:id="rId26" w:history="1">
              <w:r w:rsidRPr="0004533D">
                <w:t>201311150027</w:t>
              </w:r>
            </w:hyperlink>
            <w:r w:rsidRPr="0004533D">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0.24</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2014-</w:t>
            </w:r>
            <w:r w:rsidRPr="0004533D">
              <w:rPr>
                <w:rFonts w:hint="eastAsia"/>
              </w:rPr>
              <w:t>0</w:t>
            </w:r>
            <w:r w:rsidRPr="0004533D">
              <w:t>1-22</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51</w:t>
            </w:r>
            <w:r w:rsidRPr="0004533D">
              <w:t>D001</w:t>
            </w:r>
          </w:p>
          <w:p w:rsidR="0004533D" w:rsidRPr="0004533D" w:rsidRDefault="0004533D" w:rsidP="0004533D">
            <w:pPr>
              <w:ind w:left="0"/>
              <w:rPr>
                <w:rFonts w:cs="Arial Narrow"/>
                <w:kern w:val="0"/>
                <w:sz w:val="18"/>
                <w:szCs w:val="18"/>
              </w:rPr>
            </w:pPr>
            <w:r w:rsidRPr="0004533D">
              <w:rPr>
                <w:rFonts w:cs="Arial Narrow" w:hint="eastAsia"/>
                <w:kern w:val="0"/>
                <w:sz w:val="18"/>
                <w:szCs w:val="18"/>
              </w:rPr>
              <w:t xml:space="preserve">1. </w:t>
            </w:r>
            <w:r w:rsidRPr="0004533D">
              <w:rPr>
                <w:rFonts w:cs="Arial Narrow"/>
                <w:kern w:val="0"/>
                <w:sz w:val="18"/>
                <w:szCs w:val="18"/>
              </w:rPr>
              <w:t xml:space="preserve">Modified example of hh3cSysBtmLoadTable </w:t>
            </w:r>
            <w:r w:rsidRPr="0004533D">
              <w:rPr>
                <w:rFonts w:cs="Arial Narrow" w:hint="eastAsia"/>
                <w:kern w:val="0"/>
                <w:sz w:val="18"/>
                <w:szCs w:val="18"/>
              </w:rPr>
              <w:t xml:space="preserve">for </w:t>
            </w:r>
            <w:hyperlink r:id="rId27" w:history="1">
              <w:r w:rsidRPr="0004533D">
                <w:rPr>
                  <w:rFonts w:cs="Arial Narrow"/>
                  <w:kern w:val="0"/>
                  <w:sz w:val="18"/>
                  <w:szCs w:val="18"/>
                </w:rPr>
                <w:t>201401140334</w:t>
              </w:r>
            </w:hyperlink>
            <w:r w:rsidRPr="0004533D">
              <w:rPr>
                <w:rFonts w:cs="Arial Narrow" w:hint="eastAsia"/>
                <w:kern w:val="0"/>
                <w:sz w:val="18"/>
                <w:szCs w:val="18"/>
              </w:rPr>
              <w:t>.</w:t>
            </w:r>
          </w:p>
          <w:p w:rsidR="0004533D" w:rsidRPr="0004533D" w:rsidRDefault="0004533D" w:rsidP="0004533D">
            <w:pPr>
              <w:ind w:left="0"/>
              <w:rPr>
                <w:rFonts w:cs="Arial Narrow"/>
                <w:kern w:val="0"/>
                <w:sz w:val="18"/>
                <w:szCs w:val="18"/>
              </w:rPr>
            </w:pPr>
            <w:r w:rsidRPr="0004533D">
              <w:rPr>
                <w:rFonts w:cs="Arial Narrow" w:hint="eastAsia"/>
                <w:kern w:val="0"/>
                <w:sz w:val="18"/>
                <w:szCs w:val="18"/>
              </w:rPr>
              <w:t xml:space="preserve">2. </w:t>
            </w:r>
            <w:r w:rsidRPr="0004533D">
              <w:rPr>
                <w:rFonts w:cs="Arial Narrow"/>
                <w:kern w:val="0"/>
                <w:sz w:val="18"/>
                <w:szCs w:val="18"/>
              </w:rPr>
              <w:t xml:space="preserve">Modified description of hh3cCfgLogTerminalUser, hh3cCfgLogCmdSrcAddress for </w:t>
            </w:r>
            <w:hyperlink r:id="rId28" w:history="1">
              <w:r w:rsidR="00AA5D42" w:rsidRPr="00AA5D42">
                <w:rPr>
                  <w:rStyle w:val="af"/>
                </w:rPr>
                <w:t>http://idms.h3c.com/Login?tabUrl=DefectDetail/Default/23cc4863-ac34-49d4-9e87-a0869291ef01$tabTitle=201401020462_</w:t>
              </w:r>
            </w:hyperlink>
            <w:r w:rsidRPr="0004533D">
              <w:rPr>
                <w:rFonts w:cs="Arial Narrow" w:hint="eastAsia"/>
                <w:kern w:val="0"/>
                <w:sz w:val="18"/>
                <w:szCs w:val="18"/>
              </w:rPr>
              <w:t>.</w:t>
            </w:r>
          </w:p>
          <w:p w:rsidR="0004533D" w:rsidRPr="0004533D" w:rsidRDefault="0004533D" w:rsidP="000375CC">
            <w:pPr>
              <w:pStyle w:val="TableText"/>
              <w:kinsoku w:val="0"/>
              <w:textAlignment w:val="top"/>
            </w:pPr>
            <w:r w:rsidRPr="0004533D">
              <w:t>3. Added MGMD-STD-MIB,</w:t>
            </w:r>
          </w:p>
          <w:p w:rsidR="0004533D" w:rsidRPr="0004533D" w:rsidRDefault="0004533D" w:rsidP="000375CC">
            <w:pPr>
              <w:pStyle w:val="TableText"/>
              <w:kinsoku w:val="0"/>
              <w:textAlignment w:val="top"/>
            </w:pPr>
            <w:r w:rsidRPr="0004533D">
              <w:rPr>
                <w:rFonts w:hint="eastAsia"/>
              </w:rPr>
              <w:t>M</w:t>
            </w:r>
            <w:r w:rsidRPr="0004533D">
              <w:t>odified description of igmpInterfaceQueryMaxResponseTime, igmpInterfaceRobustness, igmpInterfaceLastMembQueryIntvl, mldInterfaceQueryMaxResponseDelay, mldInterfaceRobustness, mldInterfaceLastListenQueryIntvl,</w:t>
            </w:r>
          </w:p>
          <w:p w:rsidR="0004533D" w:rsidRPr="0004533D" w:rsidRDefault="0004533D" w:rsidP="000375CC">
            <w:pPr>
              <w:pStyle w:val="TableText"/>
              <w:kinsoku w:val="0"/>
              <w:textAlignment w:val="top"/>
            </w:pPr>
            <w:r w:rsidRPr="0004533D">
              <w:rPr>
                <w:rFonts w:hint="eastAsia"/>
              </w:rPr>
              <w:t>M</w:t>
            </w:r>
            <w:r w:rsidRPr="0004533D">
              <w:t xml:space="preserve">odified PDS of igmpCacheAddress, igmpCacheIfIndex, igmpCacheSelf, mldCacheAddress, mldCacheIfIndex, mldCacheSelf for </w:t>
            </w:r>
            <w:hyperlink r:id="rId29" w:history="1">
              <w:r w:rsidR="00AA5D42" w:rsidRPr="00AA5D42">
                <w:rPr>
                  <w:rStyle w:val="af"/>
                </w:rPr>
                <w:t>http://idms.h3c.com/Login?tabUrl=DefectDetail/Default/dc633d92-1c6e-49e3-ad7d-49acbf5fc046$tabTitle=201312190030_</w:t>
              </w:r>
            </w:hyperlink>
            <w:r w:rsidRPr="0004533D">
              <w:t>.</w:t>
            </w:r>
          </w:p>
          <w:p w:rsidR="0004533D" w:rsidRPr="0004533D" w:rsidRDefault="0004533D" w:rsidP="0004533D">
            <w:pPr>
              <w:ind w:left="0"/>
              <w:rPr>
                <w:rFonts w:cs="Arial Narrow"/>
                <w:kern w:val="0"/>
                <w:sz w:val="18"/>
                <w:szCs w:val="18"/>
              </w:rPr>
            </w:pPr>
            <w:r w:rsidRPr="0004533D">
              <w:rPr>
                <w:rFonts w:cs="Arial Narrow"/>
                <w:kern w:val="0"/>
                <w:sz w:val="18"/>
                <w:szCs w:val="18"/>
              </w:rPr>
              <w:t>4. Added DISMAN-TRACEROUTE-MIB</w:t>
            </w:r>
          </w:p>
          <w:p w:rsidR="0004533D" w:rsidRPr="0004533D" w:rsidRDefault="0004533D" w:rsidP="0004533D">
            <w:pPr>
              <w:ind w:left="0"/>
              <w:rPr>
                <w:rFonts w:cs="Arial Narrow"/>
                <w:kern w:val="0"/>
                <w:sz w:val="18"/>
                <w:szCs w:val="18"/>
              </w:rPr>
            </w:pPr>
            <w:r w:rsidRPr="0004533D">
              <w:rPr>
                <w:rFonts w:cs="Arial Narrow"/>
                <w:kern w:val="0"/>
                <w:sz w:val="18"/>
                <w:szCs w:val="18"/>
              </w:rPr>
              <w:t>Modified description of pingCtlIfIndex</w:t>
            </w:r>
            <w:r w:rsidRPr="0004533D">
              <w:rPr>
                <w:rFonts w:cs="Arial Narrow" w:hint="eastAsia"/>
                <w:kern w:val="0"/>
                <w:sz w:val="18"/>
                <w:szCs w:val="18"/>
              </w:rPr>
              <w:t>,</w:t>
            </w:r>
          </w:p>
          <w:p w:rsidR="0004533D" w:rsidRPr="0004533D" w:rsidRDefault="0004533D" w:rsidP="000375CC">
            <w:pPr>
              <w:pStyle w:val="TableText"/>
              <w:kinsoku w:val="0"/>
              <w:textAlignment w:val="top"/>
            </w:pPr>
            <w:r w:rsidRPr="0004533D">
              <w:t xml:space="preserve">Added pingProbeFailed, pingTestFailed, pingTestCompleted, hh3cNqaProbeTimeOverThreshold, hh3cNqaJitterRTTOverThreshold, hh3cNqaProbeFailure, hh3cNqaJitterPacketLoss, hh3cNqaJitterSDOverThreshold, hh3cNqaJitterDSOverThreshold, hh3cNqaICPIFOverThreshold, hh3cNqaMOSOverThreshold for </w:t>
            </w:r>
            <w:hyperlink r:id="rId30" w:history="1">
              <w:r w:rsidR="00AA5D42" w:rsidRPr="00AA5D42">
                <w:rPr>
                  <w:rStyle w:val="af"/>
                </w:rPr>
                <w:t>http://idms.h3c.com/Login?tabUrl=DefectDetail/Default/4e5e99aa-99e3-4cb3-9919-dc1c9687a3b3$tabTitle=201401070318_</w:t>
              </w:r>
            </w:hyperlink>
            <w:r w:rsidRPr="0004533D">
              <w:t>.</w:t>
            </w:r>
          </w:p>
          <w:p w:rsidR="0004533D" w:rsidRPr="0004533D" w:rsidRDefault="0004533D" w:rsidP="000375CC">
            <w:pPr>
              <w:pStyle w:val="TableText"/>
              <w:kinsoku w:val="0"/>
              <w:textAlignment w:val="top"/>
            </w:pPr>
            <w:r w:rsidRPr="0004533D">
              <w:t xml:space="preserve">5. Added PW-ENET-STD-MIB, PW-STD-MIB, Update HH3C-VSI-MIB to V1.3 for </w:t>
            </w:r>
            <w:hyperlink r:id="rId31" w:history="1">
              <w:r w:rsidR="00AA5D42" w:rsidRPr="00AA5D42">
                <w:rPr>
                  <w:rStyle w:val="af"/>
                </w:rPr>
                <w:t>http://idms.h3c.com/Login?tabUrl=DefectDetail/Default/03b27e70-dbea-45c7-bf75-5299d672e69d$tabTitle=201312170234_</w:t>
              </w:r>
            </w:hyperlink>
            <w:r w:rsidRPr="0004533D">
              <w:t>.</w:t>
            </w:r>
          </w:p>
          <w:p w:rsidR="0004533D" w:rsidRPr="0004533D" w:rsidRDefault="0004533D" w:rsidP="000375CC">
            <w:pPr>
              <w:pStyle w:val="TableText"/>
              <w:kinsoku w:val="0"/>
              <w:textAlignment w:val="top"/>
            </w:pPr>
            <w:r w:rsidRPr="0004533D">
              <w:t xml:space="preserve">6. Added HH3C-MDC-MIB for </w:t>
            </w:r>
            <w:hyperlink r:id="rId32" w:history="1">
              <w:r w:rsidR="00AA5D42" w:rsidRPr="00AA5D42">
                <w:rPr>
                  <w:rStyle w:val="af"/>
                </w:rPr>
                <w:t>http://idms.h3c.com/Login?tabUrl=DefectDetail/Default/89fa1c44-efca-4bfd-8c95-040d20cfce7e$tabTitle=201312260409_</w:t>
              </w:r>
            </w:hyperlink>
            <w:r w:rsidRPr="0004533D">
              <w:t>.</w:t>
            </w:r>
          </w:p>
          <w:p w:rsidR="0004533D" w:rsidRPr="0004533D" w:rsidRDefault="0004533D" w:rsidP="00AA5D42">
            <w:pPr>
              <w:pStyle w:val="TableText"/>
              <w:kinsoku w:val="0"/>
              <w:textAlignment w:val="top"/>
            </w:pPr>
            <w:r w:rsidRPr="0004533D">
              <w:rPr>
                <w:rFonts w:hint="eastAsia"/>
              </w:rPr>
              <w:t xml:space="preserve">7. Added </w:t>
            </w:r>
            <w:r w:rsidRPr="0004533D">
              <w:t>HH3C-SNMP-EXT-MIB</w:t>
            </w:r>
            <w:r w:rsidRPr="0004533D">
              <w:rPr>
                <w:rFonts w:hint="eastAsia"/>
              </w:rPr>
              <w:t xml:space="preserve"> for </w:t>
            </w:r>
            <w:hyperlink r:id="rId33" w:history="1">
              <w:r w:rsidR="00AA5D42" w:rsidRPr="00AA5D42">
                <w:rPr>
                  <w:rStyle w:val="af"/>
                  <w:rFonts w:hint="eastAsia"/>
                </w:rPr>
                <w:t>javascript:openTab('../DefectDetail/Default/8b7469b7-63c7-4fda-bd28-0b9a7f9715ef', '</w:t>
              </w:r>
              <w:r w:rsidR="00AA5D42" w:rsidRPr="00AA5D42">
                <w:rPr>
                  <w:rStyle w:val="af"/>
                  <w:rFonts w:hint="eastAsia"/>
                </w:rPr>
                <w:t>问题单</w:t>
              </w:r>
              <w:r w:rsidR="00AA5D42" w:rsidRPr="00AA5D42">
                <w:rPr>
                  <w:rStyle w:val="af"/>
                  <w:rFonts w:hint="eastAsia"/>
                </w:rPr>
                <w:t>:201312160231');</w:t>
              </w:r>
            </w:hyperlink>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0.25</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2014-02-21</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52</w:t>
            </w:r>
            <w:r w:rsidRPr="0004533D">
              <w:t>D001</w:t>
            </w:r>
          </w:p>
          <w:p w:rsidR="0004533D" w:rsidRPr="0004533D" w:rsidRDefault="0004533D" w:rsidP="000375CC">
            <w:pPr>
              <w:pStyle w:val="TableText"/>
              <w:kinsoku w:val="0"/>
              <w:textAlignment w:val="top"/>
            </w:pPr>
            <w:r w:rsidRPr="0004533D">
              <w:rPr>
                <w:rFonts w:hint="eastAsia"/>
              </w:rPr>
              <w:t>1.</w:t>
            </w:r>
            <w:r w:rsidRPr="0004533D">
              <w:t xml:space="preserve"> Modified HH3C-IF-EXT-MIB</w:t>
            </w:r>
            <w:r w:rsidRPr="0004533D">
              <w:rPr>
                <w:rFonts w:hint="eastAsia"/>
              </w:rPr>
              <w:t xml:space="preserve"> by xiedong 02618 for </w:t>
            </w:r>
            <w:hyperlink r:id="rId34" w:history="1">
              <w:r w:rsidR="00AA5D42" w:rsidRPr="00AA5D42">
                <w:rPr>
                  <w:rStyle w:val="af"/>
                  <w:rFonts w:hint="eastAsia"/>
                </w:rPr>
                <w:t>javascript:openTab('../DefectDetail/Default/a9cafcc3-55fb-4d09-a382-58c58b5920cf', '</w:t>
              </w:r>
              <w:r w:rsidR="00AA5D42" w:rsidRPr="00AA5D42">
                <w:rPr>
                  <w:rStyle w:val="af"/>
                  <w:rFonts w:hint="eastAsia"/>
                </w:rPr>
                <w:t>问题单</w:t>
              </w:r>
              <w:r w:rsidR="00AA5D42" w:rsidRPr="00AA5D42">
                <w:rPr>
                  <w:rStyle w:val="af"/>
                  <w:rFonts w:hint="eastAsia"/>
                </w:rPr>
                <w:t>:201402120311');</w:t>
              </w:r>
            </w:hyperlink>
            <w:r w:rsidRPr="0004533D">
              <w:rPr>
                <w:rFonts w:hint="eastAsia"/>
              </w:rPr>
              <w:t>.</w:t>
            </w:r>
          </w:p>
          <w:p w:rsidR="0004533D" w:rsidRPr="0004533D" w:rsidRDefault="0004533D" w:rsidP="000375CC">
            <w:pPr>
              <w:pStyle w:val="TableText"/>
              <w:kinsoku w:val="0"/>
              <w:textAlignment w:val="top"/>
            </w:pPr>
            <w:r w:rsidRPr="0004533D">
              <w:rPr>
                <w:rFonts w:hint="eastAsia"/>
              </w:rPr>
              <w:t>2.</w:t>
            </w:r>
            <w:r w:rsidRPr="0004533D">
              <w:t xml:space="preserve"> Modified HH3C-</w:t>
            </w:r>
            <w:r w:rsidRPr="0004533D">
              <w:rPr>
                <w:rFonts w:hint="eastAsia"/>
              </w:rPr>
              <w:t>CONFIG-MAN</w:t>
            </w:r>
            <w:r w:rsidRPr="0004533D">
              <w:t>-MIB</w:t>
            </w:r>
            <w:r w:rsidRPr="0004533D">
              <w:rPr>
                <w:rFonts w:hint="eastAsia"/>
              </w:rPr>
              <w:t xml:space="preserve"> by liushengcai 09177 for </w:t>
            </w:r>
            <w:hyperlink r:id="rId35" w:history="1">
              <w:r w:rsidR="00AA5D42" w:rsidRPr="00AA5D42">
                <w:rPr>
                  <w:rStyle w:val="af"/>
                  <w:rFonts w:hint="eastAsia"/>
                </w:rPr>
                <w:t>javascript:openTab('../DefectDetail/Default/fc30a7bf-1d52-4149-abb2-f49789c3cddd', '</w:t>
              </w:r>
              <w:r w:rsidR="00AA5D42" w:rsidRPr="00AA5D42">
                <w:rPr>
                  <w:rStyle w:val="af"/>
                  <w:rFonts w:hint="eastAsia"/>
                </w:rPr>
                <w:t>问题单</w:t>
              </w:r>
              <w:r w:rsidR="00AA5D42" w:rsidRPr="00AA5D42">
                <w:rPr>
                  <w:rStyle w:val="af"/>
                  <w:rFonts w:hint="eastAsia"/>
                </w:rPr>
                <w:t>:201401230449');</w:t>
              </w:r>
            </w:hyperlink>
            <w:r w:rsidRPr="0004533D">
              <w:rPr>
                <w:rFonts w:hint="eastAsia"/>
              </w:rPr>
              <w:t>.</w:t>
            </w:r>
          </w:p>
          <w:p w:rsidR="0004533D" w:rsidRPr="0004533D" w:rsidRDefault="0004533D" w:rsidP="000375CC">
            <w:pPr>
              <w:pStyle w:val="TableText"/>
              <w:kinsoku w:val="0"/>
              <w:textAlignment w:val="top"/>
            </w:pPr>
            <w:r w:rsidRPr="0004533D">
              <w:rPr>
                <w:rFonts w:hint="eastAsia"/>
              </w:rPr>
              <w:lastRenderedPageBreak/>
              <w:t>3.</w:t>
            </w:r>
            <w:r w:rsidRPr="0004533D">
              <w:t xml:space="preserve"> Modified HH3C-TRNG</w:t>
            </w:r>
            <w:r w:rsidRPr="0004533D">
              <w:rPr>
                <w:rFonts w:hint="eastAsia"/>
              </w:rPr>
              <w:t>2</w:t>
            </w:r>
            <w:r w:rsidRPr="0004533D">
              <w:t>-MIB</w:t>
            </w:r>
            <w:r w:rsidRPr="0004533D">
              <w:rPr>
                <w:rFonts w:hint="eastAsia"/>
              </w:rPr>
              <w:t xml:space="preserve"> for </w:t>
            </w:r>
            <w:hyperlink r:id="rId36" w:history="1">
              <w:r w:rsidR="00AA5D42" w:rsidRPr="00AA5D42">
                <w:rPr>
                  <w:rStyle w:val="af"/>
                  <w:rFonts w:hint="eastAsia"/>
                </w:rPr>
                <w:t>javascript:openTab('../DefectDetail/Default/256ef0f4-5143-46bf-8b69-5c57dcbcac61', '</w:t>
              </w:r>
              <w:r w:rsidR="00AA5D42" w:rsidRPr="00AA5D42">
                <w:rPr>
                  <w:rStyle w:val="af"/>
                  <w:rFonts w:hint="eastAsia"/>
                </w:rPr>
                <w:t>问题单</w:t>
              </w:r>
              <w:r w:rsidR="00AA5D42" w:rsidRPr="00AA5D42">
                <w:rPr>
                  <w:rStyle w:val="af"/>
                  <w:rFonts w:hint="eastAsia"/>
                </w:rPr>
                <w:t>:201401200208');</w:t>
              </w:r>
            </w:hyperlink>
            <w:r w:rsidRPr="0004533D">
              <w:rPr>
                <w:rFonts w:hint="eastAsia"/>
              </w:rPr>
              <w:t>.</w:t>
            </w:r>
          </w:p>
          <w:p w:rsidR="0004533D" w:rsidRPr="0004533D" w:rsidRDefault="0004533D" w:rsidP="000375CC">
            <w:pPr>
              <w:pStyle w:val="TableText"/>
              <w:kinsoku w:val="0"/>
              <w:textAlignment w:val="top"/>
            </w:pPr>
            <w:r w:rsidRPr="0004533D">
              <w:rPr>
                <w:rFonts w:hint="eastAsia"/>
              </w:rPr>
              <w:t>4.</w:t>
            </w:r>
            <w:r w:rsidRPr="0004533D">
              <w:t xml:space="preserve"> Added</w:t>
            </w:r>
            <w:r w:rsidRPr="0004533D">
              <w:rPr>
                <w:rFonts w:hint="eastAsia"/>
              </w:rPr>
              <w:t xml:space="preserve"> SPBM ISIS</w:t>
            </w:r>
            <w:r w:rsidRPr="0004533D">
              <w:t>-MIB</w:t>
            </w:r>
            <w:r w:rsidRPr="0004533D">
              <w:rPr>
                <w:rFonts w:hint="eastAsia"/>
              </w:rPr>
              <w:t xml:space="preserve"> for </w:t>
            </w:r>
            <w:hyperlink r:id="rId37" w:history="1">
              <w:r w:rsidR="00AA5D42" w:rsidRPr="00AA5D42">
                <w:rPr>
                  <w:rStyle w:val="af"/>
                  <w:rFonts w:hint="eastAsia"/>
                </w:rPr>
                <w:t>javascript:openTab('../DefectDetail/Default/0e883990-b303-4e49-b754-37faef1a818b', '</w:t>
              </w:r>
              <w:r w:rsidR="00AA5D42" w:rsidRPr="00AA5D42">
                <w:rPr>
                  <w:rStyle w:val="af"/>
                  <w:rFonts w:hint="eastAsia"/>
                </w:rPr>
                <w:t>问题单</w:t>
              </w:r>
              <w:r w:rsidR="00AA5D42" w:rsidRPr="00AA5D42">
                <w:rPr>
                  <w:rStyle w:val="af"/>
                  <w:rFonts w:hint="eastAsia"/>
                </w:rPr>
                <w:t>:201402070002');</w:t>
              </w:r>
            </w:hyperlink>
            <w:r w:rsidRPr="0004533D">
              <w:rPr>
                <w:rFonts w:hint="eastAsia"/>
              </w:rPr>
              <w:t>.</w:t>
            </w:r>
          </w:p>
          <w:p w:rsidR="0004533D" w:rsidRPr="0004533D" w:rsidRDefault="0004533D" w:rsidP="000375CC">
            <w:pPr>
              <w:pStyle w:val="TableText"/>
              <w:kinsoku w:val="0"/>
              <w:textAlignment w:val="top"/>
            </w:pPr>
            <w:r w:rsidRPr="0004533D">
              <w:rPr>
                <w:rFonts w:hint="eastAsia"/>
              </w:rPr>
              <w:t>5.</w:t>
            </w:r>
            <w:r w:rsidRPr="0004533D">
              <w:t xml:space="preserve"> Modified</w:t>
            </w:r>
            <w:r w:rsidRPr="0004533D">
              <w:rPr>
                <w:rFonts w:hint="eastAsia"/>
              </w:rPr>
              <w:t xml:space="preserve"> </w:t>
            </w:r>
            <w:r w:rsidRPr="0004533D">
              <w:t>HH3C-</w:t>
            </w:r>
            <w:r w:rsidRPr="0004533D">
              <w:rPr>
                <w:rFonts w:hint="eastAsia"/>
              </w:rPr>
              <w:t>IFQOS2</w:t>
            </w:r>
            <w:r w:rsidRPr="0004533D">
              <w:t>-MIB</w:t>
            </w:r>
            <w:r w:rsidRPr="0004533D">
              <w:rPr>
                <w:rFonts w:hint="eastAsia"/>
              </w:rPr>
              <w:t xml:space="preserve"> for </w:t>
            </w:r>
            <w:hyperlink r:id="rId38" w:history="1">
              <w:r w:rsidR="00AA5D42" w:rsidRPr="00AA5D42">
                <w:rPr>
                  <w:rStyle w:val="af"/>
                  <w:rFonts w:hint="eastAsia"/>
                </w:rPr>
                <w:t>javascript:openTab('../DefectDetail/Default/650681d5-ade6-4e1d-bfc2-3d23ecca819e', '</w:t>
              </w:r>
              <w:r w:rsidR="00AA5D42" w:rsidRPr="00AA5D42">
                <w:rPr>
                  <w:rStyle w:val="af"/>
                  <w:rFonts w:hint="eastAsia"/>
                </w:rPr>
                <w:t>问题单</w:t>
              </w:r>
              <w:r w:rsidR="00AA5D42" w:rsidRPr="00AA5D42">
                <w:rPr>
                  <w:rStyle w:val="af"/>
                  <w:rFonts w:hint="eastAsia"/>
                </w:rPr>
                <w:t>:201402250028');</w:t>
              </w:r>
            </w:hyperlink>
            <w:r w:rsidRPr="0004533D">
              <w:rPr>
                <w:rFonts w:hint="eastAsia"/>
              </w:rPr>
              <w:t>.</w:t>
            </w:r>
          </w:p>
          <w:p w:rsidR="0004533D" w:rsidRPr="0004533D" w:rsidRDefault="0004533D" w:rsidP="000375CC">
            <w:pPr>
              <w:pStyle w:val="TableText"/>
              <w:kinsoku w:val="0"/>
              <w:textAlignment w:val="top"/>
            </w:pPr>
            <w:r w:rsidRPr="0004533D">
              <w:rPr>
                <w:rFonts w:hint="eastAsia"/>
              </w:rPr>
              <w:t>6.</w:t>
            </w:r>
            <w:r w:rsidRPr="0004533D">
              <w:t xml:space="preserve"> Modified</w:t>
            </w:r>
            <w:r w:rsidRPr="0004533D">
              <w:rPr>
                <w:rFonts w:hint="eastAsia"/>
              </w:rPr>
              <w:t xml:space="preserve"> </w:t>
            </w:r>
            <w:r w:rsidRPr="0004533D">
              <w:t>HH3C-</w:t>
            </w:r>
            <w:r w:rsidRPr="0004533D">
              <w:rPr>
                <w:rFonts w:hint="eastAsia"/>
              </w:rPr>
              <w:t>TRANSCEIVER-INFO</w:t>
            </w:r>
            <w:r w:rsidRPr="0004533D">
              <w:t>-MIB</w:t>
            </w:r>
            <w:r w:rsidRPr="0004533D">
              <w:rPr>
                <w:rFonts w:hint="eastAsia"/>
              </w:rPr>
              <w:t xml:space="preserve"> for </w:t>
            </w:r>
            <w:hyperlink r:id="rId39" w:history="1">
              <w:r w:rsidR="00AA5D42" w:rsidRPr="00AA5D42">
                <w:rPr>
                  <w:rStyle w:val="af"/>
                  <w:rFonts w:hint="eastAsia"/>
                </w:rPr>
                <w:t>javascript:openTab('../DefectDetail/Default/d62fe858-e727-45d9-8bba-80fba410513a', '</w:t>
              </w:r>
              <w:r w:rsidR="00AA5D42" w:rsidRPr="00AA5D42">
                <w:rPr>
                  <w:rStyle w:val="af"/>
                  <w:rFonts w:hint="eastAsia"/>
                </w:rPr>
                <w:t>问题单</w:t>
              </w:r>
              <w:r w:rsidR="00AA5D42" w:rsidRPr="00AA5D42">
                <w:rPr>
                  <w:rStyle w:val="af"/>
                  <w:rFonts w:hint="eastAsia"/>
                </w:rPr>
                <w:t>:201402070077');</w:t>
              </w:r>
            </w:hyperlink>
            <w:r w:rsidRPr="0004533D">
              <w:rPr>
                <w:rFonts w:hint="eastAsia"/>
              </w:rPr>
              <w:t>.</w:t>
            </w:r>
          </w:p>
          <w:p w:rsidR="0004533D" w:rsidRPr="0004533D" w:rsidRDefault="0004533D" w:rsidP="00AA5D42">
            <w:pPr>
              <w:pStyle w:val="TableText"/>
              <w:kinsoku w:val="0"/>
              <w:textAlignment w:val="top"/>
            </w:pPr>
            <w:r w:rsidRPr="0004533D">
              <w:rPr>
                <w:rFonts w:hint="eastAsia"/>
              </w:rPr>
              <w:t>7.</w:t>
            </w:r>
            <w:r w:rsidRPr="0004533D">
              <w:t xml:space="preserve"> Modified</w:t>
            </w:r>
            <w:r w:rsidRPr="0004533D">
              <w:rPr>
                <w:rFonts w:hint="eastAsia"/>
              </w:rPr>
              <w:t xml:space="preserve"> </w:t>
            </w:r>
            <w:r w:rsidRPr="0004533D">
              <w:t>HH3C-STACK-MIB</w:t>
            </w:r>
            <w:r w:rsidRPr="0004533D">
              <w:rPr>
                <w:rFonts w:hint="eastAsia"/>
              </w:rPr>
              <w:t xml:space="preserve"> for </w:t>
            </w:r>
            <w:hyperlink r:id="rId40" w:history="1">
              <w:r w:rsidR="00AA5D42" w:rsidRPr="00AA5D42">
                <w:rPr>
                  <w:rStyle w:val="af"/>
                  <w:rFonts w:hint="eastAsia"/>
                </w:rPr>
                <w:t>javascript:openTab('../DefectDetail/Default/792624fe-8245-43a1-a592-299d490f9085', '</w:t>
              </w:r>
              <w:r w:rsidR="00AA5D42" w:rsidRPr="00AA5D42">
                <w:rPr>
                  <w:rStyle w:val="af"/>
                  <w:rFonts w:hint="eastAsia"/>
                </w:rPr>
                <w:t>问题单</w:t>
              </w:r>
              <w:r w:rsidR="00AA5D42" w:rsidRPr="00AA5D42">
                <w:rPr>
                  <w:rStyle w:val="af"/>
                  <w:rFonts w:hint="eastAsia"/>
                </w:rPr>
                <w:t>:201402190203');</w:t>
              </w:r>
            </w:hyperlink>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0.26</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2014-03-10</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53</w:t>
            </w:r>
            <w:r w:rsidRPr="0004533D">
              <w:t>D001</w:t>
            </w:r>
          </w:p>
          <w:p w:rsidR="0004533D" w:rsidRPr="0004533D" w:rsidRDefault="0004533D" w:rsidP="000375CC">
            <w:pPr>
              <w:pStyle w:val="TableText"/>
              <w:kinsoku w:val="0"/>
              <w:textAlignment w:val="top"/>
            </w:pPr>
            <w:r w:rsidRPr="0004533D">
              <w:rPr>
                <w:rFonts w:hint="eastAsia"/>
              </w:rPr>
              <w:t>1.</w:t>
            </w:r>
            <w:r w:rsidRPr="0004533D">
              <w:t xml:space="preserve"> Modified</w:t>
            </w:r>
            <w:r w:rsidRPr="0004533D">
              <w:rPr>
                <w:rFonts w:hint="eastAsia"/>
              </w:rPr>
              <w:t xml:space="preserve"> </w:t>
            </w:r>
            <w:r w:rsidRPr="0004533D">
              <w:t>pingCtlTable</w:t>
            </w:r>
            <w:r w:rsidRPr="0004533D">
              <w:rPr>
                <w:rFonts w:hint="eastAsia"/>
              </w:rPr>
              <w:t xml:space="preserve"> of </w:t>
            </w:r>
            <w:r w:rsidRPr="0004533D">
              <w:t>DISMAN-PING-MIB</w:t>
            </w:r>
            <w:r w:rsidRPr="0004533D">
              <w:rPr>
                <w:rFonts w:hint="eastAsia"/>
              </w:rPr>
              <w:t xml:space="preserve"> for </w:t>
            </w:r>
            <w:hyperlink r:id="rId41" w:history="1">
              <w:r w:rsidR="00AA5D42" w:rsidRPr="00AA5D42">
                <w:rPr>
                  <w:rStyle w:val="af"/>
                  <w:rFonts w:hint="eastAsia"/>
                </w:rPr>
                <w:t>javascript:openTab('../DefectDetail/Default/659e0b0d-889e-4725-8265-bd17e72fd4f9', '</w:t>
              </w:r>
              <w:r w:rsidR="00AA5D42" w:rsidRPr="00AA5D42">
                <w:rPr>
                  <w:rStyle w:val="af"/>
                  <w:rFonts w:hint="eastAsia"/>
                </w:rPr>
                <w:t>问题单</w:t>
              </w:r>
              <w:r w:rsidR="00AA5D42" w:rsidRPr="00AA5D42">
                <w:rPr>
                  <w:rStyle w:val="af"/>
                  <w:rFonts w:hint="eastAsia"/>
                </w:rPr>
                <w:t>:201403050178');</w:t>
              </w:r>
            </w:hyperlink>
            <w:r w:rsidRPr="0004533D">
              <w:rPr>
                <w:rFonts w:hint="eastAsia"/>
              </w:rPr>
              <w:t>.</w:t>
            </w:r>
          </w:p>
          <w:p w:rsidR="0004533D" w:rsidRPr="0004533D" w:rsidRDefault="0004533D" w:rsidP="000375CC">
            <w:pPr>
              <w:pStyle w:val="TableText"/>
              <w:kinsoku w:val="0"/>
              <w:textAlignment w:val="top"/>
            </w:pPr>
            <w:r w:rsidRPr="0004533D">
              <w:rPr>
                <w:rFonts w:hint="eastAsia"/>
              </w:rPr>
              <w:t>2.</w:t>
            </w:r>
            <w:r w:rsidRPr="0004533D">
              <w:t xml:space="preserve"> Modified</w:t>
            </w:r>
            <w:r w:rsidRPr="0004533D">
              <w:rPr>
                <w:rFonts w:hint="eastAsia"/>
              </w:rPr>
              <w:t xml:space="preserve"> </w:t>
            </w:r>
            <w:r w:rsidRPr="0004533D">
              <w:t>hh3cNTPSystemMIB</w:t>
            </w:r>
            <w:r w:rsidRPr="0004533D">
              <w:rPr>
                <w:rFonts w:hint="eastAsia"/>
              </w:rPr>
              <w:t xml:space="preserve"> of HH3C-NTP-MIB for </w:t>
            </w:r>
            <w:hyperlink r:id="rId42" w:history="1">
              <w:r w:rsidR="00AA5D42" w:rsidRPr="00AA5D42">
                <w:rPr>
                  <w:rStyle w:val="af"/>
                  <w:rFonts w:hint="eastAsia"/>
                </w:rPr>
                <w:t>javascript:openTab('../DefectDetail/Default/e8fb25da-266a-4f84-80c4-ddd2f425f760', '</w:t>
              </w:r>
              <w:r w:rsidR="00AA5D42" w:rsidRPr="00AA5D42">
                <w:rPr>
                  <w:rStyle w:val="af"/>
                  <w:rFonts w:hint="eastAsia"/>
                </w:rPr>
                <w:t>问题单</w:t>
              </w:r>
              <w:r w:rsidR="00AA5D42" w:rsidRPr="00AA5D42">
                <w:rPr>
                  <w:rStyle w:val="af"/>
                  <w:rFonts w:hint="eastAsia"/>
                </w:rPr>
                <w:t>:201403050013');</w:t>
              </w:r>
            </w:hyperlink>
            <w:r w:rsidRPr="0004533D">
              <w:rPr>
                <w:rFonts w:hint="eastAsia"/>
              </w:rPr>
              <w:t>.</w:t>
            </w:r>
          </w:p>
          <w:p w:rsidR="0004533D" w:rsidRPr="0004533D" w:rsidRDefault="0004533D" w:rsidP="000375CC">
            <w:pPr>
              <w:pStyle w:val="TableText"/>
              <w:kinsoku w:val="0"/>
              <w:textAlignment w:val="top"/>
            </w:pPr>
            <w:r w:rsidRPr="0004533D">
              <w:rPr>
                <w:rFonts w:hint="eastAsia"/>
              </w:rPr>
              <w:t>3.</w:t>
            </w:r>
            <w:r w:rsidRPr="0004533D">
              <w:t xml:space="preserve"> Modified</w:t>
            </w:r>
            <w:r w:rsidRPr="0004533D">
              <w:rPr>
                <w:rFonts w:hint="eastAsia"/>
              </w:rPr>
              <w:t xml:space="preserve"> the </w:t>
            </w:r>
            <w:r w:rsidRPr="0004533D">
              <w:t>description</w:t>
            </w:r>
            <w:r w:rsidRPr="0004533D">
              <w:rPr>
                <w:rFonts w:hint="eastAsia"/>
              </w:rPr>
              <w:t xml:space="preserve"> about the value scope of </w:t>
            </w:r>
            <w:r w:rsidRPr="0004533D">
              <w:t>hh3cVcfSpecInfo</w:t>
            </w:r>
            <w:r w:rsidRPr="0004533D">
              <w:rPr>
                <w:rFonts w:hint="eastAsia"/>
              </w:rPr>
              <w:t xml:space="preserve"> in HH3C-VCF</w:t>
            </w:r>
            <w:r w:rsidRPr="0004533D">
              <w:t>-MIB</w:t>
            </w:r>
            <w:r w:rsidRPr="0004533D">
              <w:rPr>
                <w:rFonts w:hint="eastAsia"/>
              </w:rPr>
              <w:t xml:space="preserve"> for </w:t>
            </w:r>
            <w:hyperlink r:id="rId43" w:history="1">
              <w:r w:rsidR="00AA5D42" w:rsidRPr="00AA5D42">
                <w:rPr>
                  <w:rStyle w:val="af"/>
                  <w:rFonts w:hint="eastAsia"/>
                </w:rPr>
                <w:t>javascript:openTab('../DefectDetail/Default/a5307a54-ea70-462f-a740-0ff6af292e6d', '</w:t>
              </w:r>
              <w:r w:rsidR="00AA5D42" w:rsidRPr="00AA5D42">
                <w:rPr>
                  <w:rStyle w:val="af"/>
                  <w:rFonts w:hint="eastAsia"/>
                </w:rPr>
                <w:t>问题单</w:t>
              </w:r>
              <w:r w:rsidR="00AA5D42" w:rsidRPr="00AA5D42">
                <w:rPr>
                  <w:rStyle w:val="af"/>
                  <w:rFonts w:hint="eastAsia"/>
                </w:rPr>
                <w:t>:201402130293');</w:t>
              </w:r>
            </w:hyperlink>
            <w:r w:rsidRPr="0004533D">
              <w:rPr>
                <w:rFonts w:hint="eastAsia"/>
              </w:rPr>
              <w:t>.</w:t>
            </w:r>
          </w:p>
          <w:p w:rsidR="0004533D" w:rsidRPr="0004533D" w:rsidRDefault="0004533D" w:rsidP="000375CC">
            <w:pPr>
              <w:pStyle w:val="TableText"/>
              <w:kinsoku w:val="0"/>
              <w:textAlignment w:val="top"/>
            </w:pPr>
            <w:r w:rsidRPr="0004533D">
              <w:rPr>
                <w:rFonts w:hint="eastAsia"/>
              </w:rPr>
              <w:t>4.</w:t>
            </w:r>
            <w:r w:rsidRPr="0004533D">
              <w:t xml:space="preserve"> Added</w:t>
            </w:r>
            <w:r w:rsidRPr="0004533D">
              <w:rPr>
                <w:rFonts w:hint="eastAsia"/>
              </w:rPr>
              <w:t xml:space="preserve"> </w:t>
            </w:r>
            <w:r w:rsidRPr="0004533D">
              <w:t>hh3cEntityExtCpuUsageRecoverThreshold, hh3cEntityExtMemSizeRev, hh3cEntityExtCpuUsageIn1Minute, hh3cEntityExtCpuUsageIn5Minutes</w:t>
            </w:r>
            <w:r w:rsidRPr="0004533D">
              <w:rPr>
                <w:rFonts w:hint="eastAsia"/>
              </w:rPr>
              <w:t xml:space="preserve"> of H</w:t>
            </w:r>
            <w:r w:rsidRPr="0004533D">
              <w:t>H3C-ENTITY-EXT-MIB</w:t>
            </w:r>
            <w:r w:rsidRPr="0004533D">
              <w:rPr>
                <w:rFonts w:hint="eastAsia"/>
              </w:rPr>
              <w:t xml:space="preserve"> for </w:t>
            </w:r>
            <w:hyperlink r:id="rId44" w:history="1">
              <w:r w:rsidR="00AA5D42" w:rsidRPr="00AA5D42">
                <w:rPr>
                  <w:rStyle w:val="af"/>
                  <w:rFonts w:hint="eastAsia"/>
                </w:rPr>
                <w:t>javascript:openTab('../DefectDetail/Default/970f4831-2d92-4a27-9e11-cc6acecfea7d', '</w:t>
              </w:r>
              <w:r w:rsidR="00AA5D42" w:rsidRPr="00AA5D42">
                <w:rPr>
                  <w:rStyle w:val="af"/>
                  <w:rFonts w:hint="eastAsia"/>
                </w:rPr>
                <w:t>问题单</w:t>
              </w:r>
              <w:r w:rsidR="00AA5D42" w:rsidRPr="00AA5D42">
                <w:rPr>
                  <w:rStyle w:val="af"/>
                  <w:rFonts w:hint="eastAsia"/>
                </w:rPr>
                <w:t>:201403120252');</w:t>
              </w:r>
            </w:hyperlink>
            <w:r w:rsidRPr="0004533D">
              <w:rPr>
                <w:rFonts w:hint="eastAsia"/>
              </w:rPr>
              <w:t>.</w:t>
            </w:r>
          </w:p>
          <w:p w:rsidR="0004533D" w:rsidRPr="0004533D" w:rsidRDefault="0004533D" w:rsidP="000375CC">
            <w:pPr>
              <w:pStyle w:val="TableText"/>
              <w:kinsoku w:val="0"/>
              <w:textAlignment w:val="top"/>
            </w:pPr>
            <w:r w:rsidRPr="0004533D">
              <w:rPr>
                <w:rFonts w:hint="eastAsia"/>
              </w:rPr>
              <w:t xml:space="preserve">5.Added </w:t>
            </w:r>
            <w:r w:rsidRPr="0004533D">
              <w:t>hh3cSTelnetServerEnable</w:t>
            </w:r>
            <w:r w:rsidRPr="0004533D">
              <w:rPr>
                <w:rFonts w:hint="eastAsia"/>
              </w:rPr>
              <w:t>,</w:t>
            </w:r>
            <w:r w:rsidRPr="0004533D">
              <w:t xml:space="preserve"> hh3cSCPServerEnable</w:t>
            </w:r>
            <w:r w:rsidRPr="0004533D">
              <w:rPr>
                <w:rFonts w:hint="eastAsia"/>
              </w:rPr>
              <w:t xml:space="preserve"> of </w:t>
            </w:r>
            <w:r w:rsidRPr="0004533D">
              <w:t>H</w:t>
            </w:r>
            <w:r w:rsidRPr="0004533D">
              <w:rPr>
                <w:rFonts w:hint="eastAsia"/>
              </w:rPr>
              <w:t>H</w:t>
            </w:r>
            <w:r w:rsidRPr="0004533D">
              <w:t>3C-SSH-MIB</w:t>
            </w:r>
            <w:r w:rsidRPr="0004533D">
              <w:rPr>
                <w:rFonts w:hint="eastAsia"/>
              </w:rPr>
              <w:t xml:space="preserve"> for </w:t>
            </w:r>
            <w:hyperlink r:id="rId45" w:history="1">
              <w:r w:rsidR="00AA5D42" w:rsidRPr="00AA5D42">
                <w:rPr>
                  <w:rStyle w:val="af"/>
                  <w:rFonts w:hint="eastAsia"/>
                </w:rPr>
                <w:t>javascript:openTab('../DefectDetail/Default/c5fc9caf-9713-489a-8223-8357030554af', '</w:t>
              </w:r>
              <w:r w:rsidR="00AA5D42" w:rsidRPr="00AA5D42">
                <w:rPr>
                  <w:rStyle w:val="af"/>
                  <w:rFonts w:hint="eastAsia"/>
                </w:rPr>
                <w:t>问题单</w:t>
              </w:r>
              <w:r w:rsidR="00AA5D42" w:rsidRPr="00AA5D42">
                <w:rPr>
                  <w:rStyle w:val="af"/>
                  <w:rFonts w:hint="eastAsia"/>
                </w:rPr>
                <w:t>:201403180329');</w:t>
              </w:r>
            </w:hyperlink>
            <w:r w:rsidRPr="0004533D">
              <w:rPr>
                <w:rFonts w:hint="eastAsia"/>
              </w:rPr>
              <w:t>.</w:t>
            </w:r>
          </w:p>
          <w:p w:rsidR="0004533D" w:rsidRPr="0004533D" w:rsidRDefault="0004533D" w:rsidP="000375CC">
            <w:pPr>
              <w:pStyle w:val="TableText"/>
              <w:kinsoku w:val="0"/>
              <w:textAlignment w:val="top"/>
            </w:pPr>
            <w:r w:rsidRPr="0004533D">
              <w:rPr>
                <w:rFonts w:hint="eastAsia"/>
              </w:rPr>
              <w:t xml:space="preserve">6. Added HH3C-BFD-STD-MIB by wangxingying 06240 for </w:t>
            </w:r>
            <w:hyperlink r:id="rId46" w:history="1">
              <w:r w:rsidR="00AA5D42" w:rsidRPr="00AA5D42">
                <w:rPr>
                  <w:rStyle w:val="af"/>
                  <w:rFonts w:hint="eastAsia"/>
                </w:rPr>
                <w:t>javascript:openTab('../DefectDetail/Default/89810737-5a2e-42d8-8b14-3c2c27b8865f', '</w:t>
              </w:r>
              <w:r w:rsidR="00AA5D42" w:rsidRPr="00AA5D42">
                <w:rPr>
                  <w:rStyle w:val="af"/>
                  <w:rFonts w:hint="eastAsia"/>
                </w:rPr>
                <w:t>问题单</w:t>
              </w:r>
              <w:r w:rsidR="00AA5D42" w:rsidRPr="00AA5D42">
                <w:rPr>
                  <w:rStyle w:val="af"/>
                  <w:rFonts w:hint="eastAsia"/>
                </w:rPr>
                <w:t>:201403240191');</w:t>
              </w:r>
            </w:hyperlink>
            <w:r w:rsidRPr="0004533D">
              <w:rPr>
                <w:rFonts w:hint="eastAsia"/>
              </w:rPr>
              <w:t>.</w:t>
            </w:r>
          </w:p>
          <w:p w:rsidR="0004533D" w:rsidRPr="0004533D" w:rsidRDefault="0004533D" w:rsidP="00AA5D42">
            <w:pPr>
              <w:pStyle w:val="TableText"/>
              <w:kinsoku w:val="0"/>
              <w:textAlignment w:val="top"/>
            </w:pPr>
            <w:r w:rsidRPr="0004533D">
              <w:rPr>
                <w:rFonts w:hint="eastAsia"/>
              </w:rPr>
              <w:t>7.</w:t>
            </w:r>
            <w:r w:rsidRPr="0004533D">
              <w:t xml:space="preserve"> Modified</w:t>
            </w:r>
            <w:r w:rsidRPr="0004533D">
              <w:rPr>
                <w:rFonts w:hint="eastAsia"/>
              </w:rPr>
              <w:t xml:space="preserve"> the description about h</w:t>
            </w:r>
            <w:r w:rsidRPr="0004533D">
              <w:t>h3cVsiTransMode</w:t>
            </w:r>
            <w:r w:rsidRPr="0004533D">
              <w:rPr>
                <w:rFonts w:hint="eastAsia"/>
              </w:rPr>
              <w:t xml:space="preserve"> of </w:t>
            </w:r>
            <w:r w:rsidRPr="0004533D">
              <w:t>HH3C-VSI-MIB</w:t>
            </w:r>
            <w:r w:rsidRPr="0004533D">
              <w:rPr>
                <w:rFonts w:hint="eastAsia"/>
              </w:rPr>
              <w:t xml:space="preserve"> for </w:t>
            </w:r>
            <w:hyperlink r:id="rId47" w:history="1">
              <w:r w:rsidR="00AA5D42" w:rsidRPr="00AA5D42">
                <w:rPr>
                  <w:rStyle w:val="af"/>
                  <w:rFonts w:hint="eastAsia"/>
                </w:rPr>
                <w:t>javascript:openTab('../DefectDetail/Default/8485ebae-a4ec-4559-b9a0-b79c6d234ba6', '</w:t>
              </w:r>
              <w:r w:rsidR="00AA5D42" w:rsidRPr="00AA5D42">
                <w:rPr>
                  <w:rStyle w:val="af"/>
                  <w:rFonts w:hint="eastAsia"/>
                </w:rPr>
                <w:t>问题单</w:t>
              </w:r>
              <w:r w:rsidR="00AA5D42" w:rsidRPr="00AA5D42">
                <w:rPr>
                  <w:rStyle w:val="af"/>
                  <w:rFonts w:hint="eastAsia"/>
                </w:rPr>
                <w:t>:201403100010');</w:t>
              </w:r>
            </w:hyperlink>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2014-03-25</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H</w:t>
            </w:r>
            <w:r w:rsidRPr="0004533D">
              <w:rPr>
                <w:rFonts w:hint="eastAsia"/>
              </w:rPr>
              <w:t>ouyingli</w:t>
            </w:r>
          </w:p>
        </w:tc>
        <w:tc>
          <w:tcPr>
            <w:tcW w:w="4916" w:type="dxa"/>
            <w:tcBorders>
              <w:top w:val="single" w:sz="4" w:space="0" w:color="auto"/>
              <w:bottom w:val="single" w:sz="4" w:space="0" w:color="auto"/>
              <w:right w:val="single" w:sz="12" w:space="0" w:color="auto"/>
            </w:tcBorders>
          </w:tcPr>
          <w:p w:rsidR="0004533D" w:rsidRPr="0004533D" w:rsidRDefault="0004533D" w:rsidP="00AA5D42">
            <w:pPr>
              <w:pStyle w:val="TableText"/>
              <w:kinsoku w:val="0"/>
              <w:textAlignment w:val="top"/>
            </w:pPr>
            <w:r w:rsidRPr="0004533D">
              <w:rPr>
                <w:rFonts w:hint="eastAsia"/>
              </w:rPr>
              <w:t xml:space="preserve">1. </w:t>
            </w:r>
            <w:r w:rsidRPr="0004533D">
              <w:t xml:space="preserve">Modified description of </w:t>
            </w:r>
            <w:r w:rsidRPr="0004533D">
              <w:rPr>
                <w:rFonts w:hint="eastAsia"/>
              </w:rPr>
              <w:t>s</w:t>
            </w:r>
            <w:r w:rsidRPr="0004533D">
              <w:t xml:space="preserve">ysName by </w:t>
            </w:r>
            <w:r w:rsidRPr="0004533D">
              <w:rPr>
                <w:rFonts w:hint="eastAsia"/>
              </w:rPr>
              <w:t>houyingli</w:t>
            </w:r>
            <w:r w:rsidRPr="0004533D">
              <w:t xml:space="preserve"> 0</w:t>
            </w:r>
            <w:r w:rsidRPr="0004533D">
              <w:rPr>
                <w:rFonts w:hint="eastAsia"/>
              </w:rPr>
              <w:t>8336</w:t>
            </w:r>
            <w:r w:rsidRPr="0004533D">
              <w:t xml:space="preserve"> for </w:t>
            </w:r>
            <w:hyperlink r:id="rId48" w:history="1">
              <w:r w:rsidR="00AA5D42" w:rsidRPr="00AA5D42">
                <w:rPr>
                  <w:rStyle w:val="af"/>
                  <w:rFonts w:hint="eastAsia"/>
                </w:rPr>
                <w:t>javascript:openTab('../DefectDetail/Default/dac1f8b1-aa02-4180-a021-d13dbc5999cc', '</w:t>
              </w:r>
              <w:r w:rsidR="00AA5D42" w:rsidRPr="00AA5D42">
                <w:rPr>
                  <w:rStyle w:val="af"/>
                  <w:rFonts w:hint="eastAsia"/>
                </w:rPr>
                <w:t>问题单</w:t>
              </w:r>
              <w:r w:rsidR="00AA5D42" w:rsidRPr="00AA5D42">
                <w:rPr>
                  <w:rStyle w:val="af"/>
                  <w:rFonts w:hint="eastAsia"/>
                </w:rPr>
                <w:t>:201403060263');</w:t>
              </w:r>
            </w:hyperlink>
            <w:r w:rsidRPr="0004533D">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2014-03-31</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rPr>
                <w:rFonts w:hint="eastAsia"/>
              </w:rPr>
              <w:t>1.</w:t>
            </w:r>
            <w:r w:rsidRPr="0004533D">
              <w:t xml:space="preserve"> Modified</w:t>
            </w:r>
            <w:r w:rsidRPr="0004533D">
              <w:rPr>
                <w:rFonts w:hint="eastAsia"/>
              </w:rPr>
              <w:t xml:space="preserve"> h</w:t>
            </w:r>
            <w:r w:rsidRPr="0004533D">
              <w:t>h3c</w:t>
            </w:r>
            <w:r w:rsidRPr="0004533D">
              <w:rPr>
                <w:rFonts w:hint="eastAsia"/>
              </w:rPr>
              <w:t>EvcSrvInst</w:t>
            </w:r>
            <w:r w:rsidRPr="0004533D">
              <w:t>Table</w:t>
            </w:r>
            <w:r w:rsidRPr="0004533D">
              <w:rPr>
                <w:rFonts w:hint="eastAsia"/>
              </w:rPr>
              <w:t xml:space="preserve"> of HH3C-EVC-MIB for </w:t>
            </w:r>
            <w:hyperlink r:id="rId49" w:history="1">
              <w:r w:rsidR="00AA5D42" w:rsidRPr="00AA5D42">
                <w:rPr>
                  <w:rStyle w:val="af"/>
                  <w:rFonts w:hint="eastAsia"/>
                </w:rPr>
                <w:t>javascript:openTab('../DefectDetail/Default/71f06be8-79df-4fa3-90bb-55be472f98c2', '</w:t>
              </w:r>
              <w:r w:rsidR="00AA5D42" w:rsidRPr="00AA5D42">
                <w:rPr>
                  <w:rStyle w:val="af"/>
                  <w:rFonts w:hint="eastAsia"/>
                </w:rPr>
                <w:t>问题单</w:t>
              </w:r>
              <w:r w:rsidR="00AA5D42" w:rsidRPr="00AA5D42">
                <w:rPr>
                  <w:rStyle w:val="af"/>
                  <w:rFonts w:hint="eastAsia"/>
                </w:rPr>
                <w:t>:201403310126');</w:t>
              </w:r>
            </w:hyperlink>
            <w:r w:rsidRPr="0004533D">
              <w:rPr>
                <w:rFonts w:hint="eastAsia"/>
              </w:rPr>
              <w:t>.</w:t>
            </w:r>
          </w:p>
          <w:p w:rsidR="0004533D" w:rsidRPr="0004533D" w:rsidRDefault="0004533D" w:rsidP="00AA5D42">
            <w:pPr>
              <w:pStyle w:val="TableText"/>
              <w:kinsoku w:val="0"/>
              <w:textAlignment w:val="top"/>
            </w:pPr>
            <w:r w:rsidRPr="0004533D">
              <w:rPr>
                <w:rFonts w:hint="eastAsia"/>
              </w:rPr>
              <w:t>2.</w:t>
            </w:r>
            <w:r w:rsidRPr="0004533D">
              <w:t xml:space="preserve"> Modified</w:t>
            </w:r>
            <w:r w:rsidRPr="0004533D">
              <w:rPr>
                <w:rFonts w:hint="eastAsia"/>
              </w:rPr>
              <w:t xml:space="preserve"> </w:t>
            </w:r>
            <w:r w:rsidRPr="0004533D">
              <w:t>HH3C-LSW-DEV-ADM-MIB</w:t>
            </w:r>
            <w:r w:rsidRPr="0004533D">
              <w:rPr>
                <w:rFonts w:hint="eastAsia"/>
              </w:rPr>
              <w:t xml:space="preserve"> and </w:t>
            </w:r>
            <w:r w:rsidRPr="0004533D">
              <w:t>HH3C-SYS-MAN-MIB</w:t>
            </w:r>
            <w:r w:rsidRPr="0004533D">
              <w:rPr>
                <w:rFonts w:hint="eastAsia"/>
              </w:rPr>
              <w:t xml:space="preserve"> for </w:t>
            </w:r>
            <w:hyperlink r:id="rId50" w:history="1">
              <w:r w:rsidR="00AA5D42" w:rsidRPr="00AA5D42">
                <w:rPr>
                  <w:rStyle w:val="af"/>
                  <w:rFonts w:hint="eastAsia"/>
                </w:rPr>
                <w:t>javascript:openTab('../DefectDetail/Default/ae92093e-1029-4670-abe4-cad15f18081a', '</w:t>
              </w:r>
              <w:r w:rsidR="00AA5D42" w:rsidRPr="00AA5D42">
                <w:rPr>
                  <w:rStyle w:val="af"/>
                  <w:rFonts w:hint="eastAsia"/>
                </w:rPr>
                <w:t>问题单</w:t>
              </w:r>
              <w:r w:rsidR="00AA5D42" w:rsidRPr="00AA5D42">
                <w:rPr>
                  <w:rStyle w:val="af"/>
                  <w:rFonts w:hint="eastAsia"/>
                </w:rPr>
                <w:t>:201403250479');</w:t>
              </w:r>
            </w:hyperlink>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0.27</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2014-04-10</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songhao</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54</w:t>
            </w:r>
            <w:r w:rsidRPr="0004533D">
              <w:t>D001</w:t>
            </w:r>
          </w:p>
          <w:p w:rsidR="0004533D" w:rsidRPr="0004533D" w:rsidRDefault="0004533D" w:rsidP="00AA5D42">
            <w:pPr>
              <w:ind w:left="0"/>
              <w:rPr>
                <w:rFonts w:cs="Arial Narrow"/>
                <w:kern w:val="0"/>
                <w:sz w:val="18"/>
                <w:szCs w:val="18"/>
              </w:rPr>
            </w:pPr>
            <w:r w:rsidRPr="0004533D">
              <w:rPr>
                <w:rFonts w:cs="Arial Narrow" w:hint="eastAsia"/>
                <w:kern w:val="0"/>
                <w:sz w:val="18"/>
                <w:szCs w:val="18"/>
              </w:rPr>
              <w:t xml:space="preserve">Added </w:t>
            </w:r>
            <w:r w:rsidRPr="0004533D">
              <w:rPr>
                <w:rFonts w:cs="Arial Narrow"/>
                <w:kern w:val="0"/>
                <w:sz w:val="18"/>
                <w:szCs w:val="18"/>
              </w:rPr>
              <w:t>hh3cLsw</w:t>
            </w:r>
            <w:r w:rsidRPr="0004533D">
              <w:rPr>
                <w:rFonts w:cs="Arial Narrow" w:hint="eastAsia"/>
                <w:kern w:val="0"/>
                <w:sz w:val="18"/>
                <w:szCs w:val="18"/>
              </w:rPr>
              <w:t>Cpu</w:t>
            </w:r>
            <w:r w:rsidRPr="0004533D">
              <w:rPr>
                <w:rFonts w:cs="Arial Narrow"/>
                <w:kern w:val="0"/>
                <w:sz w:val="18"/>
                <w:szCs w:val="18"/>
              </w:rPr>
              <w:t>Tabl</w:t>
            </w:r>
            <w:r w:rsidRPr="0004533D">
              <w:rPr>
                <w:rFonts w:cs="Arial Narrow" w:hint="eastAsia"/>
                <w:kern w:val="0"/>
                <w:sz w:val="18"/>
                <w:szCs w:val="18"/>
              </w:rPr>
              <w:t xml:space="preserve">e for </w:t>
            </w:r>
            <w:hyperlink r:id="rId51" w:history="1">
              <w:r w:rsidR="00AA5D42" w:rsidRPr="00AA5D42">
                <w:rPr>
                  <w:rStyle w:val="af"/>
                </w:rPr>
                <w:t>http://idms.h3c.com/Login?tabUrl=DefectDetail/Default/4b7501fa-339b-43c6-84f8-9cf73151007d$tabTitle=201403210483_</w:t>
              </w:r>
            </w:hyperlink>
            <w:r w:rsidRPr="0004533D">
              <w:rPr>
                <w:rFonts w:cs="Arial Narrow" w:hint="eastAsia"/>
                <w:kern w:val="0"/>
                <w:sz w:val="18"/>
                <w:szCs w:val="18"/>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2014-04-16</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4533D">
            <w:pPr>
              <w:ind w:left="0"/>
              <w:rPr>
                <w:rFonts w:cs="Arial Narrow"/>
                <w:kern w:val="0"/>
                <w:sz w:val="18"/>
                <w:szCs w:val="18"/>
              </w:rPr>
            </w:pPr>
            <w:r w:rsidRPr="0004533D">
              <w:rPr>
                <w:rFonts w:cs="Arial Narrow" w:hint="eastAsia"/>
                <w:kern w:val="0"/>
                <w:sz w:val="18"/>
                <w:szCs w:val="18"/>
              </w:rPr>
              <w:t xml:space="preserve">1. </w:t>
            </w:r>
            <w:r w:rsidRPr="0004533D">
              <w:rPr>
                <w:rFonts w:cs="Arial Narrow"/>
                <w:kern w:val="0"/>
                <w:sz w:val="18"/>
                <w:szCs w:val="18"/>
              </w:rPr>
              <w:t>Modified</w:t>
            </w:r>
            <w:r w:rsidRPr="0004533D">
              <w:rPr>
                <w:rFonts w:cs="Arial Narrow" w:hint="eastAsia"/>
                <w:kern w:val="0"/>
                <w:sz w:val="18"/>
                <w:szCs w:val="18"/>
              </w:rPr>
              <w:t xml:space="preserve"> the description of </w:t>
            </w:r>
            <w:r w:rsidRPr="0004533D">
              <w:rPr>
                <w:rFonts w:cs="Arial Narrow"/>
                <w:kern w:val="0"/>
                <w:sz w:val="18"/>
                <w:szCs w:val="18"/>
              </w:rPr>
              <w:t>hh3cIfStatFlowInterval</w:t>
            </w:r>
            <w:r w:rsidRPr="0004533D">
              <w:rPr>
                <w:rFonts w:cs="Arial Narrow" w:hint="eastAsia"/>
                <w:kern w:val="0"/>
                <w:sz w:val="18"/>
                <w:szCs w:val="18"/>
              </w:rPr>
              <w:t xml:space="preserve"> for </w:t>
            </w:r>
            <w:hyperlink r:id="rId52" w:history="1">
              <w:r w:rsidR="00AA5D42" w:rsidRPr="00AA5D42">
                <w:rPr>
                  <w:rStyle w:val="af"/>
                  <w:rFonts w:hint="eastAsia"/>
                </w:rPr>
                <w:t>javascript:openTab('../DefectDetail/Default/77bacd79-59ea-41ee-b589-db9694869bd1', '</w:t>
              </w:r>
              <w:r w:rsidR="00AA5D42" w:rsidRPr="00AA5D42">
                <w:rPr>
                  <w:rStyle w:val="af"/>
                  <w:rFonts w:hint="eastAsia"/>
                </w:rPr>
                <w:t>问题单</w:t>
              </w:r>
              <w:r w:rsidR="00AA5D42" w:rsidRPr="00AA5D42">
                <w:rPr>
                  <w:rStyle w:val="af"/>
                  <w:rFonts w:hint="eastAsia"/>
                </w:rPr>
                <w:t>:201403270580');</w:t>
              </w:r>
            </w:hyperlink>
            <w:r w:rsidRPr="0004533D">
              <w:rPr>
                <w:rFonts w:cs="Arial Narrow" w:hint="eastAsia"/>
                <w:kern w:val="0"/>
                <w:sz w:val="18"/>
                <w:szCs w:val="18"/>
              </w:rPr>
              <w:t>.</w:t>
            </w:r>
          </w:p>
          <w:p w:rsidR="0004533D" w:rsidRPr="0004533D" w:rsidRDefault="0004533D" w:rsidP="0004533D">
            <w:pPr>
              <w:ind w:left="0"/>
              <w:rPr>
                <w:rFonts w:cs="Arial Narrow"/>
                <w:kern w:val="0"/>
                <w:sz w:val="18"/>
                <w:szCs w:val="18"/>
              </w:rPr>
            </w:pPr>
            <w:r w:rsidRPr="0004533D">
              <w:rPr>
                <w:rFonts w:cs="Arial Narrow" w:hint="eastAsia"/>
                <w:kern w:val="0"/>
                <w:sz w:val="18"/>
                <w:szCs w:val="18"/>
              </w:rPr>
              <w:t xml:space="preserve">2. Added HH3C-IPRAN-DCN-MIB for </w:t>
            </w:r>
            <w:hyperlink r:id="rId53" w:history="1">
              <w:r w:rsidR="00AA5D42" w:rsidRPr="00AA5D42">
                <w:rPr>
                  <w:rStyle w:val="af"/>
                  <w:rFonts w:hint="eastAsia"/>
                </w:rPr>
                <w:t>javascript:openTab('../DefectDetail/Default/6f0ca4a4-4438-4e6d-a6fb-31ac727cae30', '</w:t>
              </w:r>
              <w:r w:rsidR="00AA5D42" w:rsidRPr="00AA5D42">
                <w:rPr>
                  <w:rStyle w:val="af"/>
                  <w:rFonts w:hint="eastAsia"/>
                </w:rPr>
                <w:t>问题单</w:t>
              </w:r>
              <w:r w:rsidR="00AA5D42" w:rsidRPr="00AA5D42">
                <w:rPr>
                  <w:rStyle w:val="af"/>
                  <w:rFonts w:hint="eastAsia"/>
                </w:rPr>
                <w:t>:201404170415');</w:t>
              </w:r>
            </w:hyperlink>
            <w:r w:rsidRPr="0004533D">
              <w:rPr>
                <w:rFonts w:cs="Arial Narrow" w:hint="eastAsia"/>
                <w:kern w:val="0"/>
                <w:sz w:val="18"/>
                <w:szCs w:val="18"/>
              </w:rPr>
              <w:t>.</w:t>
            </w:r>
          </w:p>
          <w:p w:rsidR="0004533D" w:rsidRPr="0004533D" w:rsidRDefault="0004533D" w:rsidP="0004533D">
            <w:pPr>
              <w:ind w:left="0"/>
              <w:rPr>
                <w:rFonts w:cs="Arial Narrow"/>
                <w:kern w:val="0"/>
                <w:sz w:val="18"/>
                <w:szCs w:val="18"/>
              </w:rPr>
            </w:pPr>
            <w:r w:rsidRPr="0004533D">
              <w:rPr>
                <w:rFonts w:cs="Arial Narrow" w:hint="eastAsia"/>
                <w:kern w:val="0"/>
                <w:sz w:val="18"/>
                <w:szCs w:val="18"/>
              </w:rPr>
              <w:t>3.</w:t>
            </w:r>
            <w:r w:rsidRPr="0004533D">
              <w:rPr>
                <w:rFonts w:cs="Arial Narrow"/>
                <w:kern w:val="0"/>
                <w:sz w:val="18"/>
                <w:szCs w:val="18"/>
              </w:rPr>
              <w:t xml:space="preserve"> Modified</w:t>
            </w:r>
            <w:r w:rsidRPr="0004533D">
              <w:rPr>
                <w:rFonts w:cs="Arial Narrow" w:hint="eastAsia"/>
                <w:kern w:val="0"/>
                <w:sz w:val="18"/>
                <w:szCs w:val="18"/>
              </w:rPr>
              <w:t xml:space="preserve"> the name of HH3C-VCF-MIB to HH3C-PEX-MIB for </w:t>
            </w:r>
            <w:hyperlink r:id="rId54" w:history="1">
              <w:r w:rsidR="00AA5D42" w:rsidRPr="00AA5D42">
                <w:rPr>
                  <w:rStyle w:val="af"/>
                  <w:rFonts w:hint="eastAsia"/>
                </w:rPr>
                <w:t>javascript:openTab('../DefectDetail/Default/b979049e-8a18-4c9b-9026-318fdf936fc1', '</w:t>
              </w:r>
              <w:r w:rsidR="00AA5D42" w:rsidRPr="00AA5D42">
                <w:rPr>
                  <w:rStyle w:val="af"/>
                  <w:rFonts w:hint="eastAsia"/>
                </w:rPr>
                <w:t>问题单</w:t>
              </w:r>
              <w:r w:rsidR="00AA5D42" w:rsidRPr="00AA5D42">
                <w:rPr>
                  <w:rStyle w:val="af"/>
                  <w:rFonts w:hint="eastAsia"/>
                </w:rPr>
                <w:t>:201404150306');</w:t>
              </w:r>
            </w:hyperlink>
            <w:r w:rsidRPr="0004533D">
              <w:rPr>
                <w:rFonts w:cs="Arial Narrow" w:hint="eastAsia"/>
                <w:kern w:val="0"/>
                <w:sz w:val="18"/>
                <w:szCs w:val="18"/>
              </w:rPr>
              <w:t>.</w:t>
            </w:r>
          </w:p>
          <w:p w:rsidR="0004533D" w:rsidRPr="0004533D" w:rsidRDefault="0004533D" w:rsidP="0004533D">
            <w:pPr>
              <w:ind w:left="0"/>
              <w:rPr>
                <w:rFonts w:cs="Arial Narrow"/>
                <w:kern w:val="0"/>
                <w:sz w:val="18"/>
                <w:szCs w:val="18"/>
              </w:rPr>
            </w:pPr>
            <w:r w:rsidRPr="0004533D">
              <w:rPr>
                <w:rFonts w:cs="Arial Narrow" w:hint="eastAsia"/>
                <w:kern w:val="0"/>
                <w:sz w:val="18"/>
                <w:szCs w:val="18"/>
              </w:rPr>
              <w:t xml:space="preserve">4. Added </w:t>
            </w:r>
            <w:r w:rsidRPr="0004533D">
              <w:rPr>
                <w:rFonts w:cs="Arial Narrow"/>
                <w:kern w:val="0"/>
                <w:sz w:val="18"/>
                <w:szCs w:val="18"/>
              </w:rPr>
              <w:t>HH3C-VOICE-VLAN-MIB</w:t>
            </w:r>
            <w:r w:rsidRPr="0004533D">
              <w:rPr>
                <w:rFonts w:cs="Arial Narrow" w:hint="eastAsia"/>
                <w:kern w:val="0"/>
                <w:sz w:val="18"/>
                <w:szCs w:val="18"/>
              </w:rPr>
              <w:t xml:space="preserve"> for </w:t>
            </w:r>
            <w:hyperlink r:id="rId55" w:history="1">
              <w:r w:rsidR="00AA5D42" w:rsidRPr="00AA5D42">
                <w:rPr>
                  <w:rStyle w:val="af"/>
                  <w:rFonts w:hint="eastAsia"/>
                </w:rPr>
                <w:t>javascript:openTab('../DefectDetail/Default/e1eac764-1612-4db6-900b-a50a3e3f97f7', '</w:t>
              </w:r>
              <w:r w:rsidR="00AA5D42" w:rsidRPr="00AA5D42">
                <w:rPr>
                  <w:rStyle w:val="af"/>
                  <w:rFonts w:hint="eastAsia"/>
                </w:rPr>
                <w:t>问题单</w:t>
              </w:r>
              <w:r w:rsidR="00AA5D42" w:rsidRPr="00AA5D42">
                <w:rPr>
                  <w:rStyle w:val="af"/>
                  <w:rFonts w:hint="eastAsia"/>
                </w:rPr>
                <w:t>:201403310168');</w:t>
              </w:r>
            </w:hyperlink>
            <w:r w:rsidRPr="0004533D">
              <w:rPr>
                <w:rFonts w:cs="Arial Narrow" w:hint="eastAsia"/>
                <w:kern w:val="0"/>
                <w:sz w:val="18"/>
                <w:szCs w:val="18"/>
              </w:rPr>
              <w:t>.</w:t>
            </w:r>
          </w:p>
          <w:p w:rsidR="0004533D" w:rsidRPr="0004533D" w:rsidRDefault="0004533D" w:rsidP="00AA5D42">
            <w:pPr>
              <w:ind w:left="0"/>
              <w:rPr>
                <w:rFonts w:cs="Arial Narrow"/>
                <w:kern w:val="0"/>
                <w:sz w:val="18"/>
                <w:szCs w:val="18"/>
              </w:rPr>
            </w:pPr>
            <w:r w:rsidRPr="0004533D">
              <w:rPr>
                <w:rFonts w:cs="Arial Narrow" w:hint="eastAsia"/>
                <w:kern w:val="0"/>
                <w:sz w:val="18"/>
                <w:szCs w:val="18"/>
              </w:rPr>
              <w:t xml:space="preserve">5. </w:t>
            </w:r>
            <w:r w:rsidRPr="0004533D">
              <w:rPr>
                <w:rFonts w:cs="Arial Narrow"/>
                <w:kern w:val="0"/>
                <w:sz w:val="18"/>
                <w:szCs w:val="18"/>
              </w:rPr>
              <w:t>Modified</w:t>
            </w:r>
            <w:r w:rsidRPr="0004533D">
              <w:rPr>
                <w:rFonts w:cs="Arial Narrow" w:hint="eastAsia"/>
                <w:kern w:val="0"/>
                <w:sz w:val="18"/>
                <w:szCs w:val="18"/>
              </w:rPr>
              <w:t xml:space="preserve"> the description of </w:t>
            </w:r>
            <w:r w:rsidRPr="0004533D">
              <w:rPr>
                <w:rFonts w:cs="Arial Narrow"/>
                <w:kern w:val="0"/>
                <w:sz w:val="18"/>
                <w:szCs w:val="18"/>
              </w:rPr>
              <w:t>hh3cifFlowControl</w:t>
            </w:r>
            <w:r w:rsidRPr="0004533D">
              <w:rPr>
                <w:rFonts w:cs="Arial Narrow" w:hint="eastAsia"/>
                <w:kern w:val="0"/>
                <w:sz w:val="18"/>
                <w:szCs w:val="18"/>
              </w:rPr>
              <w:t xml:space="preserve"> for </w:t>
            </w:r>
            <w:hyperlink r:id="rId56" w:tgtFrame="_blank" w:history="1">
              <w:r w:rsidR="00AA5D42" w:rsidRPr="00AA5D42">
                <w:rPr>
                  <w:rStyle w:val="af"/>
                </w:rPr>
                <w:t>http://idms.h3c.com/Login?tabUrl=DefectDetail/Default/005b969c-631e-4150-943b-f6c93b85e3c0$tabTitle=201403280477</w:t>
              </w:r>
            </w:hyperlink>
            <w:r w:rsidRPr="0004533D">
              <w:rPr>
                <w:rFonts w:cs="Arial Narrow" w:hint="eastAsia"/>
                <w:kern w:val="0"/>
                <w:sz w:val="18"/>
                <w:szCs w:val="18"/>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t>0.28</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2014-05-19</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55</w:t>
            </w:r>
            <w:r w:rsidRPr="0004533D">
              <w:t>D001</w:t>
            </w:r>
          </w:p>
          <w:p w:rsidR="0004533D" w:rsidRPr="0004533D" w:rsidRDefault="0004533D" w:rsidP="0004533D">
            <w:pPr>
              <w:ind w:left="0"/>
              <w:rPr>
                <w:rFonts w:cs="Arial Narrow"/>
                <w:kern w:val="0"/>
                <w:sz w:val="18"/>
                <w:szCs w:val="18"/>
              </w:rPr>
            </w:pPr>
            <w:r w:rsidRPr="0004533D">
              <w:rPr>
                <w:rFonts w:cs="Arial Narrow" w:hint="eastAsia"/>
                <w:kern w:val="0"/>
                <w:sz w:val="18"/>
                <w:szCs w:val="18"/>
              </w:rPr>
              <w:t>1. Added HH3C-</w:t>
            </w:r>
            <w:r w:rsidRPr="0004533D">
              <w:rPr>
                <w:rFonts w:cs="Arial Narrow"/>
                <w:kern w:val="0"/>
                <w:sz w:val="18"/>
                <w:szCs w:val="18"/>
              </w:rPr>
              <w:t>LICENSE-MIB</w:t>
            </w:r>
            <w:r w:rsidRPr="0004533D">
              <w:rPr>
                <w:rFonts w:cs="Arial Narrow" w:hint="eastAsia"/>
                <w:kern w:val="0"/>
                <w:sz w:val="18"/>
                <w:szCs w:val="18"/>
              </w:rPr>
              <w:t xml:space="preserve"> for </w:t>
            </w:r>
            <w:hyperlink r:id="rId57" w:tgtFrame="_blank" w:history="1">
              <w:r w:rsidR="00AA5D42" w:rsidRPr="00AA5D42">
                <w:rPr>
                  <w:rStyle w:val="af"/>
                </w:rPr>
                <w:t>http://idms.h3c.com/Login?tabUrl=DefectDetail/Default/86c65a64-8f5b-483d-896c-27c27a8cf401$tabTitle=201405160520</w:t>
              </w:r>
            </w:hyperlink>
            <w:r w:rsidRPr="0004533D">
              <w:rPr>
                <w:rFonts w:cs="Arial Narrow" w:hint="eastAsia"/>
                <w:kern w:val="0"/>
                <w:sz w:val="18"/>
                <w:szCs w:val="18"/>
              </w:rPr>
              <w:t xml:space="preserve"> by haoyan.</w:t>
            </w:r>
          </w:p>
          <w:p w:rsidR="0004533D" w:rsidRPr="0004533D" w:rsidRDefault="0004533D" w:rsidP="0004533D">
            <w:pPr>
              <w:pStyle w:val="TableText"/>
              <w:kinsoku w:val="0"/>
              <w:textAlignment w:val="top"/>
            </w:pPr>
            <w:r w:rsidRPr="0004533D">
              <w:rPr>
                <w:rFonts w:hint="eastAsia"/>
              </w:rPr>
              <w:t>2. Added h</w:t>
            </w:r>
            <w:r w:rsidRPr="0004533D">
              <w:t>h3c</w:t>
            </w:r>
            <w:r w:rsidRPr="0004533D">
              <w:rPr>
                <w:rFonts w:hint="eastAsia"/>
              </w:rPr>
              <w:t>LswPort</w:t>
            </w:r>
            <w:r w:rsidRPr="0004533D">
              <w:t>Table</w:t>
            </w:r>
            <w:r w:rsidRPr="0004533D">
              <w:rPr>
                <w:rFonts w:hint="eastAsia"/>
              </w:rPr>
              <w:t xml:space="preserve"> of </w:t>
            </w:r>
            <w:r w:rsidRPr="0004533D">
              <w:t>HH3C-LSW-DEV-ADM-MIB</w:t>
            </w:r>
            <w:r w:rsidRPr="0004533D">
              <w:rPr>
                <w:rFonts w:hint="eastAsia"/>
              </w:rPr>
              <w:t xml:space="preserve"> for </w:t>
            </w:r>
            <w:hyperlink r:id="rId58" w:tgtFrame="_blank" w:history="1">
              <w:r w:rsidR="00AA5D42" w:rsidRPr="00AA5D42">
                <w:rPr>
                  <w:rStyle w:val="af"/>
                </w:rPr>
                <w:t>http://idms.h3c.com/Login?tabUrl=DefectDetail/Default/84d6c3a6-8140-4dc4-a293-46f0140b18df$tabTitle=201405240043</w:t>
              </w:r>
            </w:hyperlink>
            <w:r w:rsidRPr="0004533D">
              <w:rPr>
                <w:rFonts w:hint="eastAsia"/>
              </w:rPr>
              <w:t xml:space="preserve"> by l08696.</w:t>
            </w:r>
          </w:p>
          <w:p w:rsidR="0004533D" w:rsidRPr="0004533D" w:rsidRDefault="0004533D" w:rsidP="000375CC">
            <w:pPr>
              <w:pStyle w:val="TableText"/>
              <w:kinsoku w:val="0"/>
              <w:textAlignment w:val="top"/>
            </w:pPr>
            <w:r w:rsidRPr="0004533D">
              <w:rPr>
                <w:rFonts w:hint="eastAsia"/>
              </w:rPr>
              <w:t xml:space="preserve">3. Added HH3C-FC-ZONE-SERVER-MIB, </w:t>
            </w:r>
            <w:r w:rsidRPr="0004533D">
              <w:t>HH3C-FC-NAME-SERVER-MIB</w:t>
            </w:r>
            <w:r w:rsidRPr="0004533D">
              <w:rPr>
                <w:rFonts w:hint="eastAsia"/>
              </w:rPr>
              <w:t xml:space="preserve"> and </w:t>
            </w:r>
            <w:r w:rsidRPr="0004533D">
              <w:lastRenderedPageBreak/>
              <w:t>hh3cVsanDmDomainIdChangeNotifyEnable</w:t>
            </w:r>
            <w:r w:rsidRPr="0004533D">
              <w:rPr>
                <w:rFonts w:hint="eastAsia"/>
              </w:rPr>
              <w:t xml:space="preserve"> of HH3C-VSAN-MIB, m</w:t>
            </w:r>
            <w:r w:rsidRPr="0004533D">
              <w:t>odified</w:t>
            </w:r>
            <w:r w:rsidRPr="0004533D">
              <w:rPr>
                <w:rFonts w:hint="eastAsia"/>
              </w:rPr>
              <w:t xml:space="preserve"> </w:t>
            </w:r>
            <w:r w:rsidRPr="0004533D">
              <w:t>t11FcsNotifyControlTable</w:t>
            </w:r>
            <w:r w:rsidRPr="0004533D">
              <w:rPr>
                <w:rFonts w:hint="eastAsia"/>
              </w:rPr>
              <w:t xml:space="preserve">,  </w:t>
            </w:r>
            <w:r w:rsidRPr="0004533D">
              <w:t>t11FcsMgmtAddrListTable</w:t>
            </w:r>
            <w:r w:rsidRPr="0004533D">
              <w:rPr>
                <w:rFonts w:hint="eastAsia"/>
              </w:rPr>
              <w:t xml:space="preserve">,  </w:t>
            </w:r>
            <w:r w:rsidRPr="0004533D">
              <w:t>t11FcsPortTable</w:t>
            </w:r>
            <w:r w:rsidRPr="0004533D">
              <w:rPr>
                <w:rFonts w:hint="eastAsia"/>
              </w:rPr>
              <w:t xml:space="preserve"> of T11-FC-FABRIC-CONFIG-SERVER-MIB and </w:t>
            </w:r>
            <w:r w:rsidRPr="0004533D">
              <w:t>T</w:t>
            </w:r>
            <w:r w:rsidRPr="0004533D">
              <w:rPr>
                <w:rFonts w:hint="eastAsia"/>
              </w:rPr>
              <w:t xml:space="preserve">11NsRejectTable, </w:t>
            </w:r>
            <w:r w:rsidRPr="0004533D">
              <w:t>T</w:t>
            </w:r>
            <w:r w:rsidRPr="0004533D">
              <w:rPr>
                <w:rFonts w:hint="eastAsia"/>
              </w:rPr>
              <w:t xml:space="preserve">11NsStatsTable of </w:t>
            </w:r>
            <w:r w:rsidRPr="0004533D">
              <w:t>T11-FC-</w:t>
            </w:r>
            <w:r w:rsidRPr="0004533D">
              <w:rPr>
                <w:rFonts w:hint="eastAsia"/>
              </w:rPr>
              <w:t>NAME-SERVER</w:t>
            </w:r>
            <w:r w:rsidRPr="0004533D">
              <w:t>-MIB</w:t>
            </w:r>
            <w:r w:rsidRPr="0004533D">
              <w:rPr>
                <w:rFonts w:hint="eastAsia"/>
              </w:rPr>
              <w:t xml:space="preserve"> for </w:t>
            </w:r>
            <w:hyperlink r:id="rId59" w:tgtFrame="_blank" w:history="1">
              <w:r w:rsidR="00AA5D42" w:rsidRPr="00AA5D42">
                <w:rPr>
                  <w:rStyle w:val="af"/>
                </w:rPr>
                <w:t>http://idms.h3c.com/Login?tabUrl=DefectDetail/Default/3deb5c82-cbe7-4109-bce1-3e15394658b8$tabTitle=201405260310</w:t>
              </w:r>
            </w:hyperlink>
            <w:r w:rsidRPr="0004533D">
              <w:rPr>
                <w:rFonts w:hint="eastAsia"/>
              </w:rPr>
              <w:t>.</w:t>
            </w:r>
          </w:p>
          <w:p w:rsidR="0004533D" w:rsidRPr="0004533D" w:rsidRDefault="0004533D" w:rsidP="000375CC">
            <w:pPr>
              <w:pStyle w:val="TableText"/>
              <w:kinsoku w:val="0"/>
              <w:textAlignment w:val="top"/>
            </w:pPr>
            <w:r w:rsidRPr="0004533D">
              <w:rPr>
                <w:rFonts w:hint="eastAsia"/>
              </w:rPr>
              <w:t>4.</w:t>
            </w:r>
            <w:r w:rsidRPr="0004533D">
              <w:t xml:space="preserve"> </w:t>
            </w:r>
            <w:r w:rsidRPr="0004533D">
              <w:rPr>
                <w:rFonts w:hint="eastAsia"/>
              </w:rPr>
              <w:t xml:space="preserve">Added the module of </w:t>
            </w:r>
            <w:r w:rsidRPr="0004533D">
              <w:t>PW-MPLS-</w:t>
            </w:r>
            <w:r w:rsidRPr="0004533D">
              <w:rPr>
                <w:rFonts w:hint="eastAsia"/>
              </w:rPr>
              <w:t>STD-MIB module and m</w:t>
            </w:r>
            <w:r w:rsidRPr="0004533D">
              <w:t>odified</w:t>
            </w:r>
            <w:r w:rsidRPr="0004533D">
              <w:rPr>
                <w:rFonts w:hint="eastAsia"/>
              </w:rPr>
              <w:t xml:space="preserve"> PW-STD-MIB and the pwEnetTable of PW-ENET-STD-MIB for </w:t>
            </w:r>
            <w:hyperlink r:id="rId60" w:tgtFrame="_blank" w:history="1">
              <w:r w:rsidR="00AA5D42" w:rsidRPr="00AA5D42">
                <w:rPr>
                  <w:rStyle w:val="af"/>
                </w:rPr>
                <w:t>http://idms.h3c.com/Login?tabUrl=DefectDetail/Default/a2ab6030-1641-4712-b31e-6f8b1a181ec5$tabTitle=201405270260</w:t>
              </w:r>
            </w:hyperlink>
            <w:r w:rsidRPr="0004533D">
              <w:rPr>
                <w:rFonts w:hint="eastAsia"/>
              </w:rPr>
              <w:t>.</w:t>
            </w:r>
          </w:p>
          <w:p w:rsidR="0004533D" w:rsidRPr="0004533D" w:rsidRDefault="0004533D" w:rsidP="00AA5D42">
            <w:pPr>
              <w:ind w:left="0"/>
              <w:rPr>
                <w:rFonts w:cs="Arial Narrow"/>
                <w:kern w:val="0"/>
                <w:sz w:val="18"/>
                <w:szCs w:val="18"/>
              </w:rPr>
            </w:pPr>
            <w:r w:rsidRPr="0004533D">
              <w:rPr>
                <w:rFonts w:cs="Arial Narrow" w:hint="eastAsia"/>
                <w:kern w:val="0"/>
                <w:sz w:val="18"/>
                <w:szCs w:val="18"/>
              </w:rPr>
              <w:t>5.</w:t>
            </w:r>
            <w:r w:rsidRPr="0004533D">
              <w:rPr>
                <w:rFonts w:cs="Arial Narrow"/>
                <w:kern w:val="0"/>
                <w:sz w:val="18"/>
                <w:szCs w:val="18"/>
              </w:rPr>
              <w:t xml:space="preserve"> Modified</w:t>
            </w:r>
            <w:r w:rsidRPr="0004533D">
              <w:rPr>
                <w:rFonts w:cs="Arial Narrow" w:hint="eastAsia"/>
                <w:kern w:val="0"/>
                <w:sz w:val="18"/>
                <w:szCs w:val="18"/>
              </w:rPr>
              <w:t xml:space="preserve"> p</w:t>
            </w:r>
            <w:r w:rsidRPr="0004533D">
              <w:rPr>
                <w:rFonts w:cs="Arial Narrow"/>
                <w:kern w:val="0"/>
                <w:sz w:val="18"/>
                <w:szCs w:val="18"/>
              </w:rPr>
              <w:t>wEnetTable</w:t>
            </w:r>
            <w:r w:rsidRPr="0004533D">
              <w:rPr>
                <w:rFonts w:cs="Arial Narrow" w:hint="eastAsia"/>
                <w:kern w:val="0"/>
                <w:sz w:val="18"/>
                <w:szCs w:val="18"/>
              </w:rPr>
              <w:t xml:space="preserve"> of PW-ENET-STD-MIB for </w:t>
            </w:r>
            <w:hyperlink r:id="rId61" w:tgtFrame="_blank" w:history="1">
              <w:r w:rsidR="00AA5D42" w:rsidRPr="00AA5D42">
                <w:rPr>
                  <w:rStyle w:val="af"/>
                </w:rPr>
                <w:t>http://idms.h3c.com/Login?tabUrl=DefectDetail/Default/b4e8a7c9-d2bd-48bd-9c75-d2fc749772bb$tabTitle=201405230397</w:t>
              </w:r>
            </w:hyperlink>
            <w:r w:rsidRPr="0004533D">
              <w:rPr>
                <w:rFonts w:cs="Arial Narrow" w:hint="eastAsia"/>
                <w:kern w:val="0"/>
                <w:sz w:val="18"/>
                <w:szCs w:val="18"/>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0.29</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2014-06-17</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w:t>
            </w:r>
            <w:r w:rsidRPr="0004533D">
              <w:rPr>
                <w:rFonts w:hint="eastAsia"/>
              </w:rPr>
              <w:t>56</w:t>
            </w:r>
            <w:r w:rsidRPr="0004533D">
              <w:t>D001</w:t>
            </w:r>
          </w:p>
          <w:p w:rsidR="0004533D" w:rsidRPr="0004533D" w:rsidRDefault="0004533D" w:rsidP="000375CC">
            <w:pPr>
              <w:pStyle w:val="TableText"/>
              <w:kinsoku w:val="0"/>
              <w:textAlignment w:val="top"/>
            </w:pPr>
            <w:r w:rsidRPr="0004533D">
              <w:rPr>
                <w:rFonts w:hint="eastAsia"/>
              </w:rPr>
              <w:t xml:space="preserve">1. </w:t>
            </w:r>
            <w:r w:rsidRPr="0004533D">
              <w:t>Modified</w:t>
            </w:r>
            <w:r w:rsidRPr="0004533D">
              <w:rPr>
                <w:rFonts w:hint="eastAsia"/>
              </w:rPr>
              <w:t xml:space="preserve"> </w:t>
            </w:r>
            <w:r w:rsidRPr="0004533D">
              <w:t>hh3cTrapConfigTable</w:t>
            </w:r>
            <w:r w:rsidRPr="0004533D">
              <w:rPr>
                <w:rFonts w:hint="eastAsia"/>
              </w:rPr>
              <w:t xml:space="preserve"> of </w:t>
            </w:r>
            <w:r w:rsidRPr="0004533D">
              <w:t>HH3C-TRAP-MIB</w:t>
            </w:r>
            <w:r w:rsidRPr="0004533D">
              <w:rPr>
                <w:rFonts w:hint="eastAsia"/>
              </w:rPr>
              <w:t xml:space="preserve"> for </w:t>
            </w:r>
            <w:hyperlink r:id="rId62" w:tgtFrame="_blank" w:history="1">
              <w:r w:rsidR="00AA5D42" w:rsidRPr="00AA5D42">
                <w:rPr>
                  <w:rStyle w:val="af"/>
                </w:rPr>
                <w:t>http://idms.h3c.com/Login?tabUrl=DefectDetail/Default/60b1b640-84b4-43b3-8119-6503d00cc938$tabTitle=201405280306</w:t>
              </w:r>
            </w:hyperlink>
            <w:r w:rsidRPr="0004533D">
              <w:rPr>
                <w:rFonts w:hint="eastAsia"/>
              </w:rPr>
              <w:t xml:space="preserve"> by yuxiaofeng.</w:t>
            </w:r>
          </w:p>
          <w:p w:rsidR="0004533D" w:rsidRPr="0004533D" w:rsidRDefault="0004533D" w:rsidP="000375CC">
            <w:pPr>
              <w:pStyle w:val="TableText"/>
              <w:kinsoku w:val="0"/>
              <w:textAlignment w:val="top"/>
            </w:pPr>
            <w:r w:rsidRPr="0004533D">
              <w:rPr>
                <w:rFonts w:hint="eastAsia"/>
              </w:rPr>
              <w:t xml:space="preserve">2. </w:t>
            </w:r>
            <w:r w:rsidRPr="0004533D">
              <w:t>Modified</w:t>
            </w:r>
            <w:r w:rsidRPr="0004533D">
              <w:rPr>
                <w:rFonts w:hint="eastAsia"/>
              </w:rPr>
              <w:t xml:space="preserve"> the PDS about </w:t>
            </w:r>
            <w:r w:rsidRPr="0004533D">
              <w:t>hh3cSysLocalClock</w:t>
            </w:r>
            <w:r w:rsidRPr="0004533D">
              <w:rPr>
                <w:rFonts w:hint="eastAsia"/>
              </w:rPr>
              <w:t xml:space="preserve"> and </w:t>
            </w:r>
            <w:r w:rsidRPr="0004533D">
              <w:t>h</w:t>
            </w:r>
            <w:r w:rsidRPr="0004533D">
              <w:rPr>
                <w:rFonts w:hint="eastAsia"/>
              </w:rPr>
              <w:t>h</w:t>
            </w:r>
            <w:r w:rsidRPr="0004533D">
              <w:t>3cSysLocalClockString</w:t>
            </w:r>
            <w:r w:rsidRPr="0004533D">
              <w:rPr>
                <w:rFonts w:hint="eastAsia"/>
              </w:rPr>
              <w:t xml:space="preserve"> of </w:t>
            </w:r>
            <w:bookmarkStart w:id="17" w:name="_Toc374378239"/>
            <w:r w:rsidRPr="0004533D">
              <w:t>HH3C-SYS-MAN-MIB</w:t>
            </w:r>
            <w:bookmarkEnd w:id="17"/>
            <w:r w:rsidRPr="0004533D">
              <w:rPr>
                <w:rFonts w:hint="eastAsia"/>
              </w:rPr>
              <w:t xml:space="preserve"> for </w:t>
            </w:r>
            <w:hyperlink r:id="rId63" w:tgtFrame="_blank" w:history="1">
              <w:r w:rsidR="00AA5D42" w:rsidRPr="00AA5D42">
                <w:rPr>
                  <w:rStyle w:val="af"/>
                </w:rPr>
                <w:t>http://idms.h3c.com/Login?tabUrl=DefectDetail/Default/44dd46e0-ac01-494c-8de3-6ccf29763513$tabTitle=201406160588</w:t>
              </w:r>
            </w:hyperlink>
            <w:r w:rsidRPr="0004533D">
              <w:rPr>
                <w:rFonts w:hint="eastAsia"/>
              </w:rPr>
              <w:t xml:space="preserve"> by </w:t>
            </w:r>
            <w:r w:rsidRPr="0004533D">
              <w:t>lihao 08477</w:t>
            </w:r>
            <w:r w:rsidRPr="0004533D">
              <w:rPr>
                <w:rFonts w:hint="eastAsia"/>
              </w:rPr>
              <w:t>.</w:t>
            </w:r>
          </w:p>
          <w:p w:rsidR="0004533D" w:rsidRPr="0004533D" w:rsidRDefault="0004533D" w:rsidP="000375CC">
            <w:pPr>
              <w:pStyle w:val="TableText"/>
              <w:kinsoku w:val="0"/>
              <w:textAlignment w:val="top"/>
            </w:pPr>
            <w:r w:rsidRPr="0004533D">
              <w:rPr>
                <w:rFonts w:hint="eastAsia"/>
              </w:rPr>
              <w:t>3. Added h</w:t>
            </w:r>
            <w:r w:rsidRPr="0004533D">
              <w:t>h3cDhcpServer2DefOpt</w:t>
            </w:r>
            <w:r w:rsidRPr="0004533D">
              <w:rPr>
                <w:rFonts w:hint="eastAsia"/>
              </w:rPr>
              <w:t>Grp</w:t>
            </w:r>
            <w:r w:rsidRPr="0004533D">
              <w:t>Table</w:t>
            </w:r>
            <w:r w:rsidRPr="0004533D">
              <w:rPr>
                <w:rFonts w:hint="eastAsia"/>
              </w:rPr>
              <w:t>, hh</w:t>
            </w:r>
            <w:r w:rsidRPr="0004533D">
              <w:t>3cDhcpServer2ValidClassTable</w:t>
            </w:r>
            <w:r w:rsidRPr="0004533D">
              <w:rPr>
                <w:rFonts w:hint="eastAsia"/>
              </w:rPr>
              <w:t>, h</w:t>
            </w:r>
            <w:r w:rsidRPr="0004533D">
              <w:t>h3cDhcpServer2RuleHwAddrTable</w:t>
            </w:r>
            <w:r w:rsidRPr="0004533D">
              <w:rPr>
                <w:rFonts w:hint="eastAsia"/>
              </w:rPr>
              <w:t>, h</w:t>
            </w:r>
            <w:r w:rsidRPr="0004533D">
              <w:t>h3cDhcpServer2OptionGroupTable</w:t>
            </w:r>
            <w:r w:rsidRPr="0004533D">
              <w:rPr>
                <w:rFonts w:hint="eastAsia"/>
              </w:rPr>
              <w:t>, h</w:t>
            </w:r>
            <w:r w:rsidRPr="0004533D">
              <w:t>h3cDhcpServer2OptionTable</w:t>
            </w:r>
            <w:r w:rsidRPr="0004533D">
              <w:rPr>
                <w:rFonts w:hint="eastAsia"/>
              </w:rPr>
              <w:t xml:space="preserve"> and m</w:t>
            </w:r>
            <w:r w:rsidRPr="0004533D">
              <w:t>odified</w:t>
            </w:r>
          </w:p>
          <w:p w:rsidR="0004533D" w:rsidRPr="0004533D" w:rsidRDefault="0004533D" w:rsidP="000375CC">
            <w:pPr>
              <w:pStyle w:val="TableText"/>
              <w:kinsoku w:val="0"/>
              <w:textAlignment w:val="top"/>
            </w:pPr>
            <w:r w:rsidRPr="0004533D">
              <w:rPr>
                <w:rFonts w:hint="eastAsia"/>
              </w:rPr>
              <w:t>h</w:t>
            </w:r>
            <w:r w:rsidRPr="0004533D">
              <w:t>h3cDhcpServer2PoolTable</w:t>
            </w:r>
            <w:r w:rsidRPr="0004533D">
              <w:rPr>
                <w:rFonts w:hint="eastAsia"/>
              </w:rPr>
              <w:t xml:space="preserve"> of H</w:t>
            </w:r>
            <w:r w:rsidRPr="0004533D">
              <w:t>H3C-</w:t>
            </w:r>
            <w:r w:rsidRPr="0004533D">
              <w:rPr>
                <w:rFonts w:hint="eastAsia"/>
              </w:rPr>
              <w:t>DHCP4</w:t>
            </w:r>
            <w:r w:rsidRPr="0004533D">
              <w:t>-MIB</w:t>
            </w:r>
            <w:r w:rsidRPr="0004533D">
              <w:rPr>
                <w:rFonts w:hint="eastAsia"/>
              </w:rPr>
              <w:t xml:space="preserve"> for </w:t>
            </w:r>
            <w:hyperlink r:id="rId64" w:tgtFrame="_blank" w:history="1">
              <w:r w:rsidR="00AA5D42" w:rsidRPr="00AA5D42">
                <w:rPr>
                  <w:rStyle w:val="af"/>
                </w:rPr>
                <w:t>http://idms.h3c.com/Login?tabUrl=DefectDetail/Default/a7d7c470-b1bc-4882-a679-cff850037fe6$tabTitle=201406190159</w:t>
              </w:r>
            </w:hyperlink>
            <w:r w:rsidRPr="0004533D">
              <w:rPr>
                <w:rFonts w:hint="eastAsia"/>
              </w:rPr>
              <w:t xml:space="preserve"> by y07477.</w:t>
            </w:r>
          </w:p>
          <w:p w:rsidR="0004533D" w:rsidRPr="0004533D" w:rsidRDefault="0004533D" w:rsidP="00AA5D42">
            <w:pPr>
              <w:pStyle w:val="TableText"/>
              <w:kinsoku w:val="0"/>
              <w:textAlignment w:val="top"/>
            </w:pPr>
            <w:r w:rsidRPr="0004533D">
              <w:rPr>
                <w:rFonts w:hint="eastAsia"/>
              </w:rPr>
              <w:t>4.</w:t>
            </w:r>
            <w:r w:rsidRPr="0004533D">
              <w:t xml:space="preserve"> Modified</w:t>
            </w:r>
            <w:r w:rsidRPr="0004533D">
              <w:rPr>
                <w:rFonts w:hint="eastAsia"/>
              </w:rPr>
              <w:t xml:space="preserve"> the date about bottom of page and the table of PW-EVET-STD-MIB for </w:t>
            </w:r>
            <w:hyperlink r:id="rId65" w:tgtFrame="_blank" w:history="1">
              <w:r w:rsidR="00AA5D42" w:rsidRPr="00AA5D42">
                <w:rPr>
                  <w:rStyle w:val="af"/>
                </w:rPr>
                <w:t>http://idms.h3c.com/Login?tabUrl=DefectDetail/Default/a8a4c17a-d08d-490a-b9d5-d8ff8427faf7$tabTitle=201406180219</w:t>
              </w:r>
            </w:hyperlink>
            <w:r w:rsidRPr="0004533D">
              <w:rPr>
                <w:rFonts w:hint="eastAsia"/>
              </w:rPr>
              <w:t>.</w:t>
            </w:r>
          </w:p>
        </w:tc>
      </w:tr>
      <w:tr w:rsidR="0004533D" w:rsidRPr="009540D9" w:rsidTr="000375C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t>0.3</w:t>
            </w:r>
            <w:r w:rsidRPr="0004533D">
              <w:rPr>
                <w:rFonts w:hint="eastAsia"/>
              </w:rPr>
              <w:t>0</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2014-07-30</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COMWAREV700R001B57D001</w:t>
            </w:r>
          </w:p>
          <w:p w:rsidR="0004533D" w:rsidRPr="0004533D" w:rsidRDefault="0004533D" w:rsidP="00AA5D42">
            <w:pPr>
              <w:pStyle w:val="TableText"/>
              <w:kinsoku w:val="0"/>
              <w:textAlignment w:val="top"/>
            </w:pPr>
            <w:r w:rsidRPr="0004533D">
              <w:t xml:space="preserve">1. Added hh3cFCoEVlanCfgTable of HH3C-FCOE-MIB and modified hh3cVsanTable of HH3C-VSAN-MIB by qianjialin for </w:t>
            </w:r>
            <w:hyperlink r:id="rId66" w:tgtFrame="_blank" w:history="1">
              <w:r w:rsidR="00AA5D42" w:rsidRPr="00AA5D42">
                <w:rPr>
                  <w:rStyle w:val="af"/>
                </w:rPr>
                <w:t>http://idms.h3c.com/Login?tabUrl=DefectDetail/Default/40689c6a-af16-4bed-b2d1-528d288c151b$tabTitle=2014072</w:t>
              </w:r>
              <w:r w:rsidR="00AA5D42" w:rsidRPr="00AA5D42">
                <w:rPr>
                  <w:rStyle w:val="af"/>
                </w:rPr>
                <w:lastRenderedPageBreak/>
                <w:t>40339</w:t>
              </w:r>
            </w:hyperlink>
            <w:r w:rsidRPr="0004533D">
              <w:t>.</w:t>
            </w:r>
          </w:p>
        </w:tc>
      </w:tr>
      <w:tr w:rsidR="0004533D" w:rsidRPr="009540D9" w:rsidTr="0098019C">
        <w:tc>
          <w:tcPr>
            <w:tcW w:w="993" w:type="dxa"/>
            <w:tcBorders>
              <w:top w:val="single" w:sz="4" w:space="0" w:color="auto"/>
              <w:left w:val="single" w:sz="12" w:space="0" w:color="auto"/>
              <w:bottom w:val="single" w:sz="4" w:space="0" w:color="auto"/>
            </w:tcBorders>
          </w:tcPr>
          <w:p w:rsidR="0004533D" w:rsidRPr="0004533D" w:rsidRDefault="0004533D" w:rsidP="000375CC">
            <w:pPr>
              <w:pStyle w:val="TableText"/>
              <w:kinsoku w:val="0"/>
              <w:textAlignment w:val="top"/>
            </w:pPr>
            <w:r w:rsidRPr="0004533D">
              <w:rPr>
                <w:rFonts w:hint="eastAsia"/>
              </w:rPr>
              <w:lastRenderedPageBreak/>
              <w:t>0.31</w:t>
            </w:r>
          </w:p>
        </w:tc>
        <w:tc>
          <w:tcPr>
            <w:tcW w:w="1417"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2014-08-27</w:t>
            </w:r>
          </w:p>
        </w:tc>
        <w:tc>
          <w:tcPr>
            <w:tcW w:w="1190" w:type="dxa"/>
            <w:tcBorders>
              <w:top w:val="single" w:sz="4" w:space="0" w:color="auto"/>
              <w:bottom w:val="single" w:sz="4" w:space="0" w:color="auto"/>
            </w:tcBorders>
          </w:tcPr>
          <w:p w:rsidR="0004533D" w:rsidRPr="0004533D" w:rsidRDefault="0004533D" w:rsidP="000375CC">
            <w:pPr>
              <w:pStyle w:val="TableText"/>
              <w:kinsoku w:val="0"/>
              <w:textAlignment w:val="top"/>
            </w:pPr>
            <w:r w:rsidRPr="0004533D">
              <w:rPr>
                <w:rFonts w:hint="eastAsia"/>
              </w:rPr>
              <w:t>lijuan</w:t>
            </w:r>
          </w:p>
        </w:tc>
        <w:tc>
          <w:tcPr>
            <w:tcW w:w="4916" w:type="dxa"/>
            <w:tcBorders>
              <w:top w:val="single" w:sz="4" w:space="0" w:color="auto"/>
              <w:bottom w:val="single" w:sz="4" w:space="0" w:color="auto"/>
              <w:right w:val="single" w:sz="12" w:space="0" w:color="auto"/>
            </w:tcBorders>
          </w:tcPr>
          <w:p w:rsidR="0004533D" w:rsidRPr="0004533D" w:rsidRDefault="0004533D" w:rsidP="000375CC">
            <w:pPr>
              <w:pStyle w:val="TableText"/>
              <w:kinsoku w:val="0"/>
              <w:textAlignment w:val="top"/>
            </w:pPr>
            <w:r w:rsidRPr="0004533D">
              <w:t>COMWAREV700R001B5</w:t>
            </w:r>
            <w:r w:rsidRPr="0004533D">
              <w:rPr>
                <w:rFonts w:hint="eastAsia"/>
              </w:rPr>
              <w:t>8</w:t>
            </w:r>
            <w:r w:rsidRPr="0004533D">
              <w:t>D001</w:t>
            </w:r>
          </w:p>
          <w:p w:rsidR="0004533D" w:rsidRPr="0004533D" w:rsidRDefault="0004533D" w:rsidP="000375CC">
            <w:pPr>
              <w:pStyle w:val="TableText"/>
              <w:kinsoku w:val="0"/>
              <w:textAlignment w:val="top"/>
            </w:pPr>
            <w:r w:rsidRPr="0004533D">
              <w:rPr>
                <w:rFonts w:hint="eastAsia"/>
              </w:rPr>
              <w:t xml:space="preserve">1. Modified the description of </w:t>
            </w:r>
            <w:r w:rsidRPr="0004533D">
              <w:t>isisCircLevelHelloMultiplier</w:t>
            </w:r>
            <w:r w:rsidRPr="0004533D">
              <w:rPr>
                <w:rFonts w:hint="eastAsia"/>
              </w:rPr>
              <w:t xml:space="preserve"> and </w:t>
            </w:r>
            <w:r w:rsidRPr="0004533D">
              <w:t>isisCircLevelHelloTimer</w:t>
            </w:r>
            <w:r w:rsidRPr="0004533D">
              <w:rPr>
                <w:rFonts w:hint="eastAsia"/>
              </w:rPr>
              <w:t xml:space="preserve"> for </w:t>
            </w:r>
            <w:hyperlink r:id="rId67" w:tgtFrame="_blank" w:history="1">
              <w:r w:rsidR="00AA5D42" w:rsidRPr="00AA5D42">
                <w:rPr>
                  <w:rStyle w:val="af"/>
                </w:rPr>
                <w:t>http://idms.h3c.com/Login?tabUrl=DefectDetail/Default/caba947c-37d5-4104-9b65-e7e592a96d60$tabTitle=201408220051</w:t>
              </w:r>
            </w:hyperlink>
            <w:r w:rsidRPr="0004533D">
              <w:rPr>
                <w:rFonts w:hint="eastAsia"/>
              </w:rPr>
              <w:t xml:space="preserve"> by zouwenyu.</w:t>
            </w:r>
          </w:p>
          <w:p w:rsidR="0004533D" w:rsidRPr="0004533D" w:rsidRDefault="0004533D" w:rsidP="000375CC">
            <w:pPr>
              <w:pStyle w:val="TableText"/>
              <w:kinsoku w:val="0"/>
              <w:textAlignment w:val="top"/>
            </w:pPr>
            <w:r w:rsidRPr="0004533D">
              <w:rPr>
                <w:rFonts w:hint="eastAsia"/>
              </w:rPr>
              <w:t xml:space="preserve">2. Added </w:t>
            </w:r>
            <w:r w:rsidRPr="0004533D">
              <w:t>OSPFV3-MIB</w:t>
            </w:r>
            <w:r w:rsidRPr="0004533D">
              <w:rPr>
                <w:rFonts w:hint="eastAsia"/>
              </w:rPr>
              <w:t xml:space="preserve"> for </w:t>
            </w:r>
            <w:hyperlink r:id="rId68" w:tgtFrame="_blank" w:history="1">
              <w:r w:rsidR="00AA5D42" w:rsidRPr="00AA5D42">
                <w:rPr>
                  <w:rStyle w:val="af"/>
                </w:rPr>
                <w:t>http://idms.h3c.com/Login?tabUrl=DefectDetail/Default/e3f36725-fb87-4fe9-aea9-36117bd66769$tabTitle=201408190122</w:t>
              </w:r>
            </w:hyperlink>
            <w:r w:rsidRPr="0004533D">
              <w:rPr>
                <w:rFonts w:hint="eastAsia"/>
              </w:rPr>
              <w:t xml:space="preserve"> by weizhiguang and yunlong.</w:t>
            </w:r>
          </w:p>
          <w:p w:rsidR="0004533D" w:rsidRPr="0004533D" w:rsidRDefault="0004533D" w:rsidP="000375CC">
            <w:pPr>
              <w:pStyle w:val="TableText"/>
              <w:kinsoku w:val="0"/>
              <w:textAlignment w:val="top"/>
            </w:pPr>
            <w:r w:rsidRPr="0004533D">
              <w:rPr>
                <w:rFonts w:hint="eastAsia"/>
              </w:rPr>
              <w:t>3</w:t>
            </w:r>
            <w:r w:rsidRPr="0004533D">
              <w:t xml:space="preserve">. Modified the hh3cAclNumberGroupTable, hh3cPfilterApplyTable, hh3cPfilterAclGroupRunInfoTable, hh3cPfilterStatisticSumTable and added the hh3cAclNamedGroupTable, hh3cAclIPAclNamedBscTable, hh3cAclIPAclNamedAdvTable, hh3cAclNamedMACTable, hh3cAclIntervalTable hh3cAclNamedUserTable, hh3cPfilter2ApplyTable, hh3cPfilter2, hh3cPfilter2AclGroupRunInfoTable, hh3cPfilter2AclRuleRunInfoTable, hh3cPfilter2StatisticSumTable of HH3C-ACL-MIB for </w:t>
            </w:r>
            <w:hyperlink r:id="rId69" w:tgtFrame="_blank" w:history="1">
              <w:r w:rsidR="00AA5D42" w:rsidRPr="00AA5D42">
                <w:rPr>
                  <w:rStyle w:val="af"/>
                </w:rPr>
                <w:t>http://idms.h3c.com/Login?tabUrl=DefectDetail/Default/d995bf24-2b48-482e-adcc-5057a10a4b28$tabTitle=201408270553</w:t>
              </w:r>
            </w:hyperlink>
            <w:r w:rsidRPr="0004533D">
              <w:t xml:space="preserve"> by gaoyu 02383.</w:t>
            </w:r>
          </w:p>
          <w:p w:rsidR="0004533D" w:rsidRPr="0004533D" w:rsidRDefault="0004533D" w:rsidP="00AA5D42">
            <w:pPr>
              <w:pStyle w:val="TableText"/>
              <w:kinsoku w:val="0"/>
              <w:textAlignment w:val="top"/>
            </w:pPr>
            <w:r w:rsidRPr="0004533D">
              <w:t xml:space="preserve">4. Renew IP-FORWARD-MIB reversion from RFC2096 to RFC4292 for </w:t>
            </w:r>
            <w:hyperlink r:id="rId70" w:tgtFrame="_blank" w:history="1">
              <w:r w:rsidR="00AA5D42" w:rsidRPr="00AA5D42">
                <w:rPr>
                  <w:rStyle w:val="af"/>
                </w:rPr>
                <w:t>http://idms.h3c.com/Login?tabUrl=DefectDetail/Default/6c411b86-4e37-435a-9381-d5a74e6ef5f6$tabTitle=201408270118</w:t>
              </w:r>
            </w:hyperlink>
            <w:r w:rsidRPr="0004533D">
              <w:t xml:space="preserve"> by qianjialin.</w:t>
            </w:r>
          </w:p>
        </w:tc>
      </w:tr>
      <w:tr w:rsidR="0098019C" w:rsidRPr="009540D9" w:rsidTr="00BA1B9A">
        <w:tc>
          <w:tcPr>
            <w:tcW w:w="993" w:type="dxa"/>
            <w:tcBorders>
              <w:top w:val="single" w:sz="4" w:space="0" w:color="auto"/>
              <w:left w:val="single" w:sz="12" w:space="0" w:color="auto"/>
              <w:bottom w:val="single" w:sz="4" w:space="0" w:color="auto"/>
            </w:tcBorders>
          </w:tcPr>
          <w:p w:rsidR="0098019C" w:rsidRPr="0004533D" w:rsidRDefault="0098019C" w:rsidP="000375CC">
            <w:pPr>
              <w:pStyle w:val="TableText"/>
              <w:kinsoku w:val="0"/>
              <w:textAlignment w:val="top"/>
            </w:pPr>
            <w:r>
              <w:rPr>
                <w:rFonts w:hint="eastAsia"/>
              </w:rPr>
              <w:t>0.32</w:t>
            </w:r>
          </w:p>
        </w:tc>
        <w:tc>
          <w:tcPr>
            <w:tcW w:w="1417" w:type="dxa"/>
            <w:tcBorders>
              <w:top w:val="single" w:sz="4" w:space="0" w:color="auto"/>
              <w:bottom w:val="single" w:sz="4" w:space="0" w:color="auto"/>
            </w:tcBorders>
          </w:tcPr>
          <w:p w:rsidR="0098019C" w:rsidRPr="003E2A23" w:rsidRDefault="0098019C" w:rsidP="000410A0">
            <w:pPr>
              <w:pStyle w:val="TableText"/>
              <w:kinsoku w:val="0"/>
              <w:textAlignment w:val="top"/>
            </w:pPr>
            <w:r>
              <w:rPr>
                <w:rFonts w:hint="eastAsia"/>
              </w:rPr>
              <w:t>2014-09-28</w:t>
            </w:r>
          </w:p>
        </w:tc>
        <w:tc>
          <w:tcPr>
            <w:tcW w:w="1190" w:type="dxa"/>
            <w:tcBorders>
              <w:top w:val="single" w:sz="4" w:space="0" w:color="auto"/>
              <w:bottom w:val="single" w:sz="4" w:space="0" w:color="auto"/>
            </w:tcBorders>
          </w:tcPr>
          <w:p w:rsidR="0098019C" w:rsidRPr="003E2A23" w:rsidRDefault="0098019C" w:rsidP="000410A0">
            <w:pPr>
              <w:pStyle w:val="TableText"/>
              <w:kinsoku w:val="0"/>
              <w:textAlignment w:val="top"/>
            </w:pPr>
            <w:r>
              <w:rPr>
                <w:rFonts w:hint="eastAsia"/>
              </w:rPr>
              <w:t>songhao</w:t>
            </w:r>
          </w:p>
        </w:tc>
        <w:tc>
          <w:tcPr>
            <w:tcW w:w="4916" w:type="dxa"/>
            <w:tcBorders>
              <w:top w:val="single" w:sz="4" w:space="0" w:color="auto"/>
              <w:bottom w:val="single" w:sz="4" w:space="0" w:color="auto"/>
              <w:right w:val="single" w:sz="12" w:space="0" w:color="auto"/>
            </w:tcBorders>
          </w:tcPr>
          <w:p w:rsidR="0098019C" w:rsidRPr="00A90A5A" w:rsidRDefault="0098019C" w:rsidP="000410A0">
            <w:pPr>
              <w:pStyle w:val="TableText"/>
              <w:kinsoku w:val="0"/>
              <w:textAlignment w:val="top"/>
            </w:pPr>
            <w:r w:rsidRPr="003E2A23">
              <w:t>COMWAREV700R001B</w:t>
            </w:r>
            <w:r>
              <w:rPr>
                <w:rFonts w:hint="eastAsia"/>
              </w:rPr>
              <w:t>59</w:t>
            </w:r>
            <w:r w:rsidRPr="003E2A23">
              <w:t>D001</w:t>
            </w:r>
          </w:p>
          <w:p w:rsidR="0098019C" w:rsidRDefault="00207458" w:rsidP="000410A0">
            <w:pPr>
              <w:pStyle w:val="TableText"/>
              <w:kinsoku w:val="0"/>
              <w:textAlignment w:val="top"/>
            </w:pPr>
            <w:r>
              <w:rPr>
                <w:rFonts w:hint="eastAsia"/>
              </w:rPr>
              <w:t xml:space="preserve">1. </w:t>
            </w:r>
            <w:r w:rsidR="0098019C" w:rsidRPr="00A90A5A">
              <w:rPr>
                <w:rFonts w:hint="eastAsia"/>
              </w:rPr>
              <w:t>Added h</w:t>
            </w:r>
            <w:r w:rsidR="0098019C" w:rsidRPr="00A90A5A">
              <w:t>h3cTrapConfigSwitch</w:t>
            </w:r>
            <w:r w:rsidR="0098019C" w:rsidRPr="00A90A5A">
              <w:rPr>
                <w:rFonts w:hint="eastAsia"/>
              </w:rPr>
              <w:t>2 to HH3C-TRAP-MIB</w:t>
            </w:r>
            <w:r w:rsidR="0098019C">
              <w:rPr>
                <w:rFonts w:hint="eastAsia"/>
              </w:rPr>
              <w:t xml:space="preserve"> for </w:t>
            </w:r>
            <w:hyperlink r:id="rId71" w:history="1">
              <w:r w:rsidR="00AA5D42" w:rsidRPr="00AA5D42">
                <w:rPr>
                  <w:rStyle w:val="af"/>
                  <w:rFonts w:hint="eastAsia"/>
                </w:rPr>
                <w:t>javascript:openTab('../DefectDetail/Default/179528a3-a93a-4f89-aefd-4a1fdc093145', '</w:t>
              </w:r>
              <w:r w:rsidR="00AA5D42" w:rsidRPr="00AA5D42">
                <w:rPr>
                  <w:rStyle w:val="af"/>
                  <w:rFonts w:hint="eastAsia"/>
                </w:rPr>
                <w:t>问题单</w:t>
              </w:r>
              <w:r w:rsidR="00AA5D42" w:rsidRPr="00AA5D42">
                <w:rPr>
                  <w:rStyle w:val="af"/>
                  <w:rFonts w:hint="eastAsia"/>
                </w:rPr>
                <w:t>:201409020123');</w:t>
              </w:r>
            </w:hyperlink>
            <w:r w:rsidR="0098019C" w:rsidRPr="00A90A5A">
              <w:rPr>
                <w:rFonts w:hint="eastAsia"/>
              </w:rPr>
              <w:t>.</w:t>
            </w:r>
          </w:p>
          <w:p w:rsidR="00207458" w:rsidRPr="003E2A23" w:rsidRDefault="00207458" w:rsidP="00AA5D42">
            <w:pPr>
              <w:pStyle w:val="TableText"/>
              <w:kinsoku w:val="0"/>
              <w:textAlignment w:val="top"/>
            </w:pPr>
            <w:r>
              <w:rPr>
                <w:rFonts w:hint="eastAsia"/>
              </w:rPr>
              <w:t xml:space="preserve">2. Modified description of default value in RMON-MIB and RMON2-MIB for </w:t>
            </w:r>
            <w:hyperlink r:id="rId72" w:history="1">
              <w:r w:rsidR="00AA5D42" w:rsidRPr="00AA5D42">
                <w:rPr>
                  <w:rStyle w:val="af"/>
                  <w:rFonts w:hint="eastAsia"/>
                </w:rPr>
                <w:t>javascript:openTab('../DefectDetail/Default/47e72a9e-b193-423c-a55a-ba0d96a22586', '</w:t>
              </w:r>
              <w:r w:rsidR="00AA5D42" w:rsidRPr="00AA5D42">
                <w:rPr>
                  <w:rStyle w:val="af"/>
                  <w:rFonts w:hint="eastAsia"/>
                </w:rPr>
                <w:t>问题单</w:t>
              </w:r>
              <w:r w:rsidR="00AA5D42" w:rsidRPr="00AA5D42">
                <w:rPr>
                  <w:rStyle w:val="af"/>
                  <w:rFonts w:hint="eastAsia"/>
                </w:rPr>
                <w:t>:201311220107');</w:t>
              </w:r>
            </w:hyperlink>
            <w:r w:rsidRPr="002264FE">
              <w:rPr>
                <w:rFonts w:hint="eastAsia"/>
              </w:rPr>
              <w:t>.</w:t>
            </w:r>
          </w:p>
        </w:tc>
      </w:tr>
      <w:tr w:rsidR="00BA1B9A" w:rsidRPr="009540D9" w:rsidTr="00AF2487">
        <w:tc>
          <w:tcPr>
            <w:tcW w:w="993" w:type="dxa"/>
            <w:tcBorders>
              <w:top w:val="single" w:sz="4" w:space="0" w:color="auto"/>
              <w:left w:val="single" w:sz="12" w:space="0" w:color="auto"/>
              <w:bottom w:val="single" w:sz="4" w:space="0" w:color="auto"/>
            </w:tcBorders>
          </w:tcPr>
          <w:p w:rsidR="00BA1B9A" w:rsidRDefault="00BA1B9A" w:rsidP="000375CC">
            <w:pPr>
              <w:pStyle w:val="TableText"/>
              <w:kinsoku w:val="0"/>
              <w:textAlignment w:val="top"/>
            </w:pPr>
          </w:p>
        </w:tc>
        <w:tc>
          <w:tcPr>
            <w:tcW w:w="1417" w:type="dxa"/>
            <w:tcBorders>
              <w:top w:val="single" w:sz="4" w:space="0" w:color="auto"/>
              <w:bottom w:val="single" w:sz="4" w:space="0" w:color="auto"/>
            </w:tcBorders>
          </w:tcPr>
          <w:p w:rsidR="00BA1B9A" w:rsidRPr="00FF5E1D" w:rsidRDefault="00BA1B9A" w:rsidP="002452AE">
            <w:pPr>
              <w:pStyle w:val="TableText"/>
              <w:kinsoku w:val="0"/>
              <w:textAlignment w:val="top"/>
            </w:pPr>
            <w:r w:rsidRPr="00FF5E1D">
              <w:t>2014-</w:t>
            </w:r>
            <w:r w:rsidRPr="00FF5E1D">
              <w:rPr>
                <w:rFonts w:hint="eastAsia"/>
              </w:rPr>
              <w:t>0</w:t>
            </w:r>
            <w:r>
              <w:t>9-</w:t>
            </w:r>
            <w:r>
              <w:rPr>
                <w:rFonts w:hint="eastAsia"/>
              </w:rPr>
              <w:t>30</w:t>
            </w:r>
          </w:p>
        </w:tc>
        <w:tc>
          <w:tcPr>
            <w:tcW w:w="1190" w:type="dxa"/>
            <w:tcBorders>
              <w:top w:val="single" w:sz="4" w:space="0" w:color="auto"/>
              <w:bottom w:val="single" w:sz="4" w:space="0" w:color="auto"/>
            </w:tcBorders>
          </w:tcPr>
          <w:p w:rsidR="00BA1B9A" w:rsidRPr="00FF5E1D" w:rsidRDefault="00BA1B9A" w:rsidP="002452AE">
            <w:pPr>
              <w:pStyle w:val="TableText"/>
              <w:kinsoku w:val="0"/>
              <w:textAlignment w:val="top"/>
            </w:pPr>
            <w:r>
              <w:t>S</w:t>
            </w:r>
            <w:r>
              <w:rPr>
                <w:rFonts w:hint="eastAsia"/>
              </w:rPr>
              <w:t>huaixiaojuan</w:t>
            </w:r>
          </w:p>
        </w:tc>
        <w:tc>
          <w:tcPr>
            <w:tcW w:w="4916" w:type="dxa"/>
            <w:tcBorders>
              <w:top w:val="single" w:sz="4" w:space="0" w:color="auto"/>
              <w:bottom w:val="single" w:sz="4" w:space="0" w:color="auto"/>
              <w:right w:val="single" w:sz="12" w:space="0" w:color="auto"/>
            </w:tcBorders>
          </w:tcPr>
          <w:p w:rsidR="00BA1B9A" w:rsidRPr="00FF5E1D" w:rsidRDefault="00BA1B9A" w:rsidP="002452AE">
            <w:pPr>
              <w:pStyle w:val="TableText"/>
              <w:kinsoku w:val="0"/>
              <w:textAlignment w:val="top"/>
            </w:pPr>
            <w:r>
              <w:rPr>
                <w:rFonts w:hint="eastAsia"/>
              </w:rPr>
              <w:t xml:space="preserve">Added </w:t>
            </w:r>
            <w:r w:rsidRPr="0001444E">
              <w:t xml:space="preserve">DISMAN-EVENT-MIB </w:t>
            </w:r>
            <w:r>
              <w:rPr>
                <w:rFonts w:hint="eastAsia"/>
              </w:rPr>
              <w:t xml:space="preserve">for </w:t>
            </w:r>
            <w:r w:rsidRPr="0001444E">
              <w:t>201409110507</w:t>
            </w:r>
            <w:r>
              <w:rPr>
                <w:rFonts w:hint="eastAsia"/>
              </w:rPr>
              <w:t>.</w:t>
            </w:r>
          </w:p>
        </w:tc>
      </w:tr>
      <w:tr w:rsidR="00AF2487" w:rsidRPr="009540D9" w:rsidTr="005853F7">
        <w:tc>
          <w:tcPr>
            <w:tcW w:w="993" w:type="dxa"/>
            <w:tcBorders>
              <w:top w:val="single" w:sz="4" w:space="0" w:color="auto"/>
              <w:left w:val="single" w:sz="12" w:space="0" w:color="auto"/>
              <w:bottom w:val="single" w:sz="4" w:space="0" w:color="auto"/>
            </w:tcBorders>
          </w:tcPr>
          <w:p w:rsidR="00AF2487" w:rsidRDefault="00AF2487" w:rsidP="000375CC">
            <w:pPr>
              <w:pStyle w:val="TableText"/>
              <w:kinsoku w:val="0"/>
              <w:textAlignment w:val="top"/>
            </w:pPr>
          </w:p>
        </w:tc>
        <w:tc>
          <w:tcPr>
            <w:tcW w:w="1417" w:type="dxa"/>
            <w:tcBorders>
              <w:top w:val="single" w:sz="4" w:space="0" w:color="auto"/>
              <w:bottom w:val="single" w:sz="4" w:space="0" w:color="auto"/>
            </w:tcBorders>
          </w:tcPr>
          <w:p w:rsidR="00AF2487" w:rsidRPr="0004533D" w:rsidRDefault="00AF2487" w:rsidP="00AF2487">
            <w:pPr>
              <w:pStyle w:val="TableText"/>
              <w:kinsoku w:val="0"/>
              <w:textAlignment w:val="top"/>
            </w:pPr>
            <w:r>
              <w:rPr>
                <w:rFonts w:hint="eastAsia"/>
              </w:rPr>
              <w:t>2014-10-09</w:t>
            </w:r>
          </w:p>
        </w:tc>
        <w:tc>
          <w:tcPr>
            <w:tcW w:w="1190" w:type="dxa"/>
            <w:tcBorders>
              <w:top w:val="single" w:sz="4" w:space="0" w:color="auto"/>
              <w:bottom w:val="single" w:sz="4" w:space="0" w:color="auto"/>
            </w:tcBorders>
          </w:tcPr>
          <w:p w:rsidR="00AF2487" w:rsidRPr="0004533D" w:rsidRDefault="00AF2487" w:rsidP="002B5941">
            <w:pPr>
              <w:pStyle w:val="TableText"/>
              <w:kinsoku w:val="0"/>
              <w:textAlignment w:val="top"/>
            </w:pPr>
            <w:r>
              <w:rPr>
                <w:rFonts w:hint="eastAsia"/>
              </w:rPr>
              <w:t>wangyuqiang</w:t>
            </w:r>
          </w:p>
        </w:tc>
        <w:tc>
          <w:tcPr>
            <w:tcW w:w="4916" w:type="dxa"/>
            <w:tcBorders>
              <w:top w:val="single" w:sz="4" w:space="0" w:color="auto"/>
              <w:bottom w:val="single" w:sz="4" w:space="0" w:color="auto"/>
              <w:right w:val="single" w:sz="12" w:space="0" w:color="auto"/>
            </w:tcBorders>
          </w:tcPr>
          <w:p w:rsidR="00AF2487" w:rsidRDefault="00AF2487" w:rsidP="002B5941">
            <w:pPr>
              <w:pStyle w:val="TableText"/>
              <w:kinsoku w:val="0"/>
              <w:textAlignment w:val="top"/>
            </w:pPr>
            <w:r w:rsidRPr="001F2AA3">
              <w:t>Added hh3cVsanFcIdTable and hh3cVsanFcIdPersistencyTable</w:t>
            </w:r>
            <w:r>
              <w:rPr>
                <w:rFonts w:hint="eastAsia"/>
              </w:rPr>
              <w:t xml:space="preserve"> </w:t>
            </w:r>
            <w:r w:rsidRPr="00FE26A6">
              <w:t>of HH3C-VSAN-MIB</w:t>
            </w:r>
            <w:r w:rsidRPr="00FE26A6">
              <w:rPr>
                <w:rFonts w:hint="eastAsia"/>
              </w:rPr>
              <w:t xml:space="preserve"> </w:t>
            </w:r>
            <w:r>
              <w:rPr>
                <w:rFonts w:hint="eastAsia"/>
              </w:rPr>
              <w:t xml:space="preserve">for 201409220268 </w:t>
            </w:r>
            <w:r w:rsidRPr="001F2AA3">
              <w:t>by wangyuqiang</w:t>
            </w:r>
            <w:r>
              <w:rPr>
                <w:rFonts w:hint="eastAsia"/>
              </w:rPr>
              <w:t>.</w:t>
            </w:r>
          </w:p>
          <w:p w:rsidR="00AF2487" w:rsidRPr="0004533D" w:rsidRDefault="00F7388D" w:rsidP="002B5941">
            <w:pPr>
              <w:pStyle w:val="TableText"/>
              <w:kinsoku w:val="0"/>
              <w:textAlignment w:val="top"/>
            </w:pPr>
            <w:r>
              <w:t>Added hh3cN</w:t>
            </w:r>
            <w:r>
              <w:rPr>
                <w:rFonts w:hint="eastAsia"/>
              </w:rPr>
              <w:t>pv</w:t>
            </w:r>
            <w:r w:rsidR="00AF2487" w:rsidRPr="00352658">
              <w:t>LoadBalanceTable</w:t>
            </w:r>
            <w:r w:rsidR="00AF2487">
              <w:rPr>
                <w:rFonts w:hint="eastAsia"/>
              </w:rPr>
              <w:t xml:space="preserve"> </w:t>
            </w:r>
            <w:r w:rsidR="00AF2487">
              <w:t>of HH3C-</w:t>
            </w:r>
            <w:r w:rsidR="00AF2487" w:rsidRPr="00FE26A6">
              <w:t>N</w:t>
            </w:r>
            <w:r w:rsidR="00AF2487">
              <w:rPr>
                <w:rFonts w:hint="eastAsia"/>
              </w:rPr>
              <w:t>PV</w:t>
            </w:r>
            <w:r w:rsidR="00AF2487" w:rsidRPr="00FE26A6">
              <w:t>-MIB</w:t>
            </w:r>
            <w:r w:rsidR="00AF2487" w:rsidRPr="00FE26A6">
              <w:rPr>
                <w:rFonts w:hint="eastAsia"/>
              </w:rPr>
              <w:t xml:space="preserve"> </w:t>
            </w:r>
            <w:r w:rsidR="00AF2487">
              <w:rPr>
                <w:rFonts w:hint="eastAsia"/>
              </w:rPr>
              <w:t xml:space="preserve">for 201409220268 </w:t>
            </w:r>
            <w:r w:rsidR="00AF2487" w:rsidRPr="001F2AA3">
              <w:t>by wangyuqiang</w:t>
            </w:r>
            <w:r w:rsidR="00AF2487">
              <w:rPr>
                <w:rFonts w:hint="eastAsia"/>
              </w:rPr>
              <w:t>.</w:t>
            </w:r>
          </w:p>
        </w:tc>
      </w:tr>
      <w:tr w:rsidR="005853F7" w:rsidRPr="009540D9" w:rsidTr="00440FC0">
        <w:tc>
          <w:tcPr>
            <w:tcW w:w="993" w:type="dxa"/>
            <w:tcBorders>
              <w:top w:val="single" w:sz="4" w:space="0" w:color="auto"/>
              <w:left w:val="single" w:sz="12" w:space="0" w:color="auto"/>
              <w:bottom w:val="single" w:sz="4" w:space="0" w:color="auto"/>
            </w:tcBorders>
          </w:tcPr>
          <w:p w:rsidR="005853F7" w:rsidRPr="005B1B74" w:rsidRDefault="005853F7" w:rsidP="0039254C">
            <w:pPr>
              <w:pStyle w:val="TableText"/>
              <w:kinsoku w:val="0"/>
              <w:textAlignment w:val="top"/>
            </w:pPr>
          </w:p>
        </w:tc>
        <w:tc>
          <w:tcPr>
            <w:tcW w:w="1417" w:type="dxa"/>
            <w:tcBorders>
              <w:top w:val="single" w:sz="4" w:space="0" w:color="auto"/>
              <w:bottom w:val="single" w:sz="4" w:space="0" w:color="auto"/>
            </w:tcBorders>
          </w:tcPr>
          <w:p w:rsidR="005853F7" w:rsidRPr="00FF5E1D" w:rsidRDefault="005853F7" w:rsidP="0039254C">
            <w:pPr>
              <w:pStyle w:val="TableText"/>
              <w:kinsoku w:val="0"/>
              <w:textAlignment w:val="top"/>
            </w:pPr>
            <w:r w:rsidRPr="00FF5E1D">
              <w:t>2014-</w:t>
            </w:r>
            <w:r>
              <w:rPr>
                <w:rFonts w:hint="eastAsia"/>
              </w:rPr>
              <w:t>10-</w:t>
            </w:r>
            <w:r w:rsidRPr="00FF5E1D">
              <w:rPr>
                <w:rFonts w:hint="eastAsia"/>
              </w:rPr>
              <w:t>0</w:t>
            </w:r>
            <w:r>
              <w:t>9</w:t>
            </w:r>
          </w:p>
        </w:tc>
        <w:tc>
          <w:tcPr>
            <w:tcW w:w="1190" w:type="dxa"/>
            <w:tcBorders>
              <w:top w:val="single" w:sz="4" w:space="0" w:color="auto"/>
              <w:bottom w:val="single" w:sz="4" w:space="0" w:color="auto"/>
            </w:tcBorders>
          </w:tcPr>
          <w:p w:rsidR="005853F7" w:rsidRPr="00FF5E1D" w:rsidRDefault="005853F7" w:rsidP="0039254C">
            <w:pPr>
              <w:pStyle w:val="TableText"/>
              <w:kinsoku w:val="0"/>
              <w:textAlignment w:val="top"/>
            </w:pPr>
            <w:r>
              <w:rPr>
                <w:rFonts w:hint="eastAsia"/>
              </w:rPr>
              <w:t>wangmingjun</w:t>
            </w:r>
          </w:p>
        </w:tc>
        <w:tc>
          <w:tcPr>
            <w:tcW w:w="4916" w:type="dxa"/>
            <w:tcBorders>
              <w:top w:val="single" w:sz="4" w:space="0" w:color="auto"/>
              <w:bottom w:val="single" w:sz="4" w:space="0" w:color="auto"/>
              <w:right w:val="single" w:sz="12" w:space="0" w:color="auto"/>
            </w:tcBorders>
          </w:tcPr>
          <w:p w:rsidR="005853F7" w:rsidRPr="00FF5E1D" w:rsidRDefault="005853F7" w:rsidP="0039254C">
            <w:pPr>
              <w:pStyle w:val="TableText"/>
              <w:kinsoku w:val="0"/>
              <w:textAlignment w:val="top"/>
            </w:pPr>
            <w:r>
              <w:rPr>
                <w:rFonts w:hint="eastAsia"/>
              </w:rPr>
              <w:t xml:space="preserve">Added </w:t>
            </w:r>
            <w:r w:rsidRPr="005B1B74">
              <w:t>HH3C-PVST-MIB</w:t>
            </w:r>
            <w:r w:rsidRPr="0001444E">
              <w:t xml:space="preserve"> </w:t>
            </w:r>
            <w:r>
              <w:rPr>
                <w:rFonts w:hint="eastAsia"/>
              </w:rPr>
              <w:t xml:space="preserve">for </w:t>
            </w:r>
            <w:r w:rsidRPr="005B1B74">
              <w:t>201409090565</w:t>
            </w:r>
            <w:r>
              <w:rPr>
                <w:rFonts w:hint="eastAsia"/>
              </w:rPr>
              <w:t>.</w:t>
            </w:r>
          </w:p>
        </w:tc>
      </w:tr>
      <w:tr w:rsidR="00440FC0" w:rsidRPr="009540D9" w:rsidTr="008E2E3E">
        <w:tc>
          <w:tcPr>
            <w:tcW w:w="993" w:type="dxa"/>
            <w:tcBorders>
              <w:top w:val="single" w:sz="4" w:space="0" w:color="auto"/>
              <w:left w:val="single" w:sz="12" w:space="0" w:color="auto"/>
              <w:bottom w:val="single" w:sz="4" w:space="0" w:color="auto"/>
            </w:tcBorders>
          </w:tcPr>
          <w:p w:rsidR="00440FC0" w:rsidRPr="005B1B74" w:rsidRDefault="00440FC0" w:rsidP="0039254C">
            <w:pPr>
              <w:pStyle w:val="TableText"/>
              <w:kinsoku w:val="0"/>
              <w:textAlignment w:val="top"/>
            </w:pPr>
            <w:r>
              <w:rPr>
                <w:rFonts w:hint="eastAsia"/>
              </w:rPr>
              <w:t>0.33</w:t>
            </w:r>
          </w:p>
        </w:tc>
        <w:tc>
          <w:tcPr>
            <w:tcW w:w="1417" w:type="dxa"/>
            <w:tcBorders>
              <w:top w:val="single" w:sz="4" w:space="0" w:color="auto"/>
              <w:bottom w:val="single" w:sz="4" w:space="0" w:color="auto"/>
            </w:tcBorders>
          </w:tcPr>
          <w:p w:rsidR="00440FC0" w:rsidRPr="00FF5E1D" w:rsidRDefault="00440FC0" w:rsidP="00532F41">
            <w:pPr>
              <w:pStyle w:val="TableText"/>
              <w:kinsoku w:val="0"/>
              <w:textAlignment w:val="top"/>
            </w:pPr>
            <w:r>
              <w:rPr>
                <w:rFonts w:hint="eastAsia"/>
              </w:rPr>
              <w:t>2014-10-27</w:t>
            </w:r>
          </w:p>
        </w:tc>
        <w:tc>
          <w:tcPr>
            <w:tcW w:w="1190" w:type="dxa"/>
            <w:tcBorders>
              <w:top w:val="single" w:sz="4" w:space="0" w:color="auto"/>
              <w:bottom w:val="single" w:sz="4" w:space="0" w:color="auto"/>
            </w:tcBorders>
          </w:tcPr>
          <w:p w:rsidR="00440FC0" w:rsidRDefault="00440FC0" w:rsidP="00532F41">
            <w:pPr>
              <w:pStyle w:val="TableText"/>
              <w:kinsoku w:val="0"/>
              <w:textAlignment w:val="top"/>
            </w:pPr>
            <w:r>
              <w:t>yanneng</w:t>
            </w:r>
          </w:p>
        </w:tc>
        <w:tc>
          <w:tcPr>
            <w:tcW w:w="4916" w:type="dxa"/>
            <w:tcBorders>
              <w:top w:val="single" w:sz="4" w:space="0" w:color="auto"/>
              <w:bottom w:val="single" w:sz="4" w:space="0" w:color="auto"/>
              <w:right w:val="single" w:sz="12" w:space="0" w:color="auto"/>
            </w:tcBorders>
          </w:tcPr>
          <w:p w:rsidR="00440FC0" w:rsidRDefault="00440FC0" w:rsidP="00532F41">
            <w:pPr>
              <w:pStyle w:val="TableText"/>
              <w:kinsoku w:val="0"/>
              <w:textAlignment w:val="top"/>
            </w:pPr>
            <w:r w:rsidRPr="003E2A23">
              <w:t>COMWAREV700R001B</w:t>
            </w:r>
            <w:r>
              <w:rPr>
                <w:rFonts w:hint="eastAsia"/>
              </w:rPr>
              <w:t>60</w:t>
            </w:r>
            <w:r w:rsidRPr="003E2A23">
              <w:t>D001</w:t>
            </w:r>
          </w:p>
          <w:p w:rsidR="00440FC0" w:rsidRDefault="00440FC0" w:rsidP="00532F41">
            <w:pPr>
              <w:pStyle w:val="TableText"/>
              <w:kinsoku w:val="0"/>
              <w:textAlignment w:val="top"/>
            </w:pPr>
            <w:r>
              <w:rPr>
                <w:rFonts w:hint="eastAsia"/>
              </w:rPr>
              <w:lastRenderedPageBreak/>
              <w:t xml:space="preserve">Added </w:t>
            </w:r>
            <w:bookmarkStart w:id="18" w:name="_Toc401912257"/>
            <w:bookmarkStart w:id="19" w:name="_Toc401922642"/>
            <w:r w:rsidRPr="002648CC">
              <w:t>hh3cEvcScalarGrou</w:t>
            </w:r>
            <w:bookmarkEnd w:id="18"/>
            <w:bookmarkEnd w:id="19"/>
            <w:r>
              <w:t>p of HH3C-EVC-MIB</w:t>
            </w:r>
            <w:r>
              <w:rPr>
                <w:rFonts w:hint="eastAsia"/>
              </w:rPr>
              <w:t xml:space="preserve">, </w:t>
            </w:r>
            <w:bookmarkStart w:id="20" w:name="_Toc401910175"/>
            <w:bookmarkStart w:id="21" w:name="_Toc401923093"/>
            <w:r w:rsidRPr="005A2057">
              <w:t>hh3cVsiScalarGroup</w:t>
            </w:r>
            <w:bookmarkEnd w:id="20"/>
            <w:bookmarkEnd w:id="21"/>
            <w:r>
              <w:rPr>
                <w:rFonts w:hint="eastAsia"/>
              </w:rPr>
              <w:t xml:space="preserve"> of HH3C-VSI-MIB for 201410160447.</w:t>
            </w:r>
          </w:p>
        </w:tc>
      </w:tr>
      <w:tr w:rsidR="008E2E3E" w:rsidRPr="009540D9" w:rsidTr="003B4A2B">
        <w:tc>
          <w:tcPr>
            <w:tcW w:w="993" w:type="dxa"/>
            <w:tcBorders>
              <w:top w:val="single" w:sz="4" w:space="0" w:color="auto"/>
              <w:left w:val="single" w:sz="12" w:space="0" w:color="auto"/>
              <w:bottom w:val="single" w:sz="4" w:space="0" w:color="auto"/>
            </w:tcBorders>
          </w:tcPr>
          <w:p w:rsidR="008E2E3E" w:rsidRDefault="008E2E3E" w:rsidP="0039254C">
            <w:pPr>
              <w:pStyle w:val="TableText"/>
              <w:kinsoku w:val="0"/>
              <w:textAlignment w:val="top"/>
            </w:pPr>
          </w:p>
        </w:tc>
        <w:tc>
          <w:tcPr>
            <w:tcW w:w="1417" w:type="dxa"/>
            <w:tcBorders>
              <w:top w:val="single" w:sz="4" w:space="0" w:color="auto"/>
              <w:bottom w:val="single" w:sz="4" w:space="0" w:color="auto"/>
            </w:tcBorders>
          </w:tcPr>
          <w:p w:rsidR="008E2E3E" w:rsidRDefault="008E2E3E" w:rsidP="00544AD0">
            <w:pPr>
              <w:pStyle w:val="TableText"/>
              <w:kinsoku w:val="0"/>
              <w:textAlignment w:val="top"/>
            </w:pPr>
            <w:r>
              <w:rPr>
                <w:rFonts w:hint="eastAsia"/>
              </w:rPr>
              <w:t>2014-10-28</w:t>
            </w:r>
          </w:p>
        </w:tc>
        <w:tc>
          <w:tcPr>
            <w:tcW w:w="1190" w:type="dxa"/>
            <w:tcBorders>
              <w:top w:val="single" w:sz="4" w:space="0" w:color="auto"/>
              <w:bottom w:val="single" w:sz="4" w:space="0" w:color="auto"/>
            </w:tcBorders>
          </w:tcPr>
          <w:p w:rsidR="008E2E3E" w:rsidRDefault="008E2E3E" w:rsidP="00544AD0">
            <w:pPr>
              <w:pStyle w:val="TableText"/>
              <w:kinsoku w:val="0"/>
              <w:textAlignment w:val="top"/>
            </w:pPr>
            <w:r>
              <w:rPr>
                <w:rFonts w:hint="eastAsia"/>
              </w:rPr>
              <w:t>leigongwu</w:t>
            </w:r>
          </w:p>
        </w:tc>
        <w:tc>
          <w:tcPr>
            <w:tcW w:w="4916" w:type="dxa"/>
            <w:tcBorders>
              <w:top w:val="single" w:sz="4" w:space="0" w:color="auto"/>
              <w:bottom w:val="single" w:sz="4" w:space="0" w:color="auto"/>
              <w:right w:val="single" w:sz="12" w:space="0" w:color="auto"/>
            </w:tcBorders>
          </w:tcPr>
          <w:p w:rsidR="008E2E3E" w:rsidRPr="003E2A23" w:rsidRDefault="008E2E3E" w:rsidP="00AA5D42">
            <w:pPr>
              <w:pStyle w:val="TableText"/>
              <w:kinsoku w:val="0"/>
              <w:textAlignment w:val="top"/>
            </w:pPr>
            <w:r>
              <w:rPr>
                <w:rFonts w:hint="eastAsia"/>
              </w:rPr>
              <w:t xml:space="preserve">Added HH3c-SMLK-MIB for </w:t>
            </w:r>
            <w:hyperlink r:id="rId73" w:history="1">
              <w:r w:rsidR="00AA5D42" w:rsidRPr="00AA5D42">
                <w:rPr>
                  <w:rStyle w:val="af"/>
                  <w:rFonts w:hint="eastAsia"/>
                </w:rPr>
                <w:t>javascript:openTab('../DefectDetail/Default/a4f7909d-39d7-4634-bddd-fc0618a307d1', '</w:t>
              </w:r>
              <w:r w:rsidR="00AA5D42" w:rsidRPr="00AA5D42">
                <w:rPr>
                  <w:rStyle w:val="af"/>
                  <w:rFonts w:hint="eastAsia"/>
                </w:rPr>
                <w:t>问题单</w:t>
              </w:r>
              <w:r w:rsidR="00AA5D42" w:rsidRPr="00AA5D42">
                <w:rPr>
                  <w:rStyle w:val="af"/>
                  <w:rFonts w:hint="eastAsia"/>
                </w:rPr>
                <w:t>:201410170226');</w:t>
              </w:r>
            </w:hyperlink>
            <w:r>
              <w:rPr>
                <w:rFonts w:hint="eastAsia"/>
              </w:rPr>
              <w:t>.</w:t>
            </w:r>
          </w:p>
        </w:tc>
      </w:tr>
      <w:tr w:rsidR="003B4A2B" w:rsidRPr="009540D9" w:rsidTr="005313B7">
        <w:tc>
          <w:tcPr>
            <w:tcW w:w="993" w:type="dxa"/>
            <w:tcBorders>
              <w:top w:val="single" w:sz="4" w:space="0" w:color="auto"/>
              <w:left w:val="single" w:sz="12" w:space="0" w:color="auto"/>
              <w:bottom w:val="single" w:sz="4" w:space="0" w:color="auto"/>
            </w:tcBorders>
          </w:tcPr>
          <w:p w:rsidR="003B4A2B" w:rsidRDefault="003B4A2B" w:rsidP="0039254C">
            <w:pPr>
              <w:pStyle w:val="TableText"/>
              <w:kinsoku w:val="0"/>
              <w:textAlignment w:val="top"/>
            </w:pPr>
          </w:p>
        </w:tc>
        <w:tc>
          <w:tcPr>
            <w:tcW w:w="1417" w:type="dxa"/>
            <w:tcBorders>
              <w:top w:val="single" w:sz="4" w:space="0" w:color="auto"/>
              <w:bottom w:val="single" w:sz="4" w:space="0" w:color="auto"/>
            </w:tcBorders>
          </w:tcPr>
          <w:p w:rsidR="003B4A2B" w:rsidRDefault="003B4A2B" w:rsidP="00544AD0">
            <w:pPr>
              <w:pStyle w:val="TableText"/>
              <w:kinsoku w:val="0"/>
              <w:textAlignment w:val="top"/>
            </w:pPr>
            <w:r>
              <w:t>2014-10-31</w:t>
            </w:r>
          </w:p>
        </w:tc>
        <w:tc>
          <w:tcPr>
            <w:tcW w:w="1190" w:type="dxa"/>
            <w:tcBorders>
              <w:top w:val="single" w:sz="4" w:space="0" w:color="auto"/>
              <w:bottom w:val="single" w:sz="4" w:space="0" w:color="auto"/>
            </w:tcBorders>
          </w:tcPr>
          <w:p w:rsidR="003B4A2B" w:rsidRDefault="003B4A2B" w:rsidP="00544AD0">
            <w:pPr>
              <w:pStyle w:val="TableText"/>
              <w:kinsoku w:val="0"/>
              <w:textAlignment w:val="top"/>
            </w:pPr>
            <w:r>
              <w:rPr>
                <w:rFonts w:hint="eastAsia"/>
              </w:rPr>
              <w:t>songhao</w:t>
            </w:r>
          </w:p>
        </w:tc>
        <w:tc>
          <w:tcPr>
            <w:tcW w:w="4916" w:type="dxa"/>
            <w:tcBorders>
              <w:top w:val="single" w:sz="4" w:space="0" w:color="auto"/>
              <w:bottom w:val="single" w:sz="4" w:space="0" w:color="auto"/>
              <w:right w:val="single" w:sz="12" w:space="0" w:color="auto"/>
            </w:tcBorders>
          </w:tcPr>
          <w:p w:rsidR="003B4A2B" w:rsidRDefault="002258D1" w:rsidP="00544AD0">
            <w:pPr>
              <w:pStyle w:val="TableText"/>
              <w:kinsoku w:val="0"/>
              <w:textAlignment w:val="top"/>
            </w:pPr>
            <w:r>
              <w:rPr>
                <w:rFonts w:hint="eastAsia"/>
              </w:rPr>
              <w:t xml:space="preserve">1. </w:t>
            </w:r>
            <w:r w:rsidR="003B4A2B">
              <w:rPr>
                <w:rFonts w:hint="eastAsia"/>
              </w:rPr>
              <w:t xml:space="preserve">Modified description of sysContact and sysLocation for </w:t>
            </w:r>
            <w:hyperlink r:id="rId74" w:history="1">
              <w:r w:rsidR="00AA5D42" w:rsidRPr="00AA5D42">
                <w:rPr>
                  <w:rStyle w:val="af"/>
                  <w:rFonts w:hint="eastAsia"/>
                </w:rPr>
                <w:t>javascript:openTab('../DefectDetail/Default/bf479d98-effd-4d32-8e60-2661e9066126', '</w:t>
              </w:r>
              <w:r w:rsidR="00AA5D42" w:rsidRPr="00AA5D42">
                <w:rPr>
                  <w:rStyle w:val="af"/>
                  <w:rFonts w:hint="eastAsia"/>
                </w:rPr>
                <w:t>问题单</w:t>
              </w:r>
              <w:r w:rsidR="00AA5D42" w:rsidRPr="00AA5D42">
                <w:rPr>
                  <w:rStyle w:val="af"/>
                  <w:rFonts w:hint="eastAsia"/>
                </w:rPr>
                <w:t>:201410270145');</w:t>
              </w:r>
            </w:hyperlink>
            <w:r w:rsidR="003B4A2B" w:rsidRPr="003B4A2B">
              <w:rPr>
                <w:rFonts w:hint="eastAsia"/>
              </w:rPr>
              <w:t>.</w:t>
            </w:r>
          </w:p>
          <w:p w:rsidR="002258D1" w:rsidRDefault="002258D1" w:rsidP="00AA5D42">
            <w:pPr>
              <w:pStyle w:val="TableText"/>
              <w:kinsoku w:val="0"/>
              <w:textAlignment w:val="top"/>
            </w:pPr>
            <w:r>
              <w:t xml:space="preserve">2. Updated HH3C-STACK-MIB to V1.3, HH3C-TRANSCEIVER-INFO-MIB to V1.5, HH3C-IF-EXT-MIB to V1.8, HH3C-COMMON-SYSTEM-MIB to V2.7, HH3C-CONFIG-MAN-MIB to V2.6, HH3C-FLASH-MAN-MIB to V3.3, and HH3C-SNMP-EXT-MIB to V1.5 for </w:t>
            </w:r>
            <w:hyperlink r:id="rId75" w:history="1">
              <w:r w:rsidR="00AA5D42" w:rsidRPr="00AA5D42">
                <w:rPr>
                  <w:rStyle w:val="af"/>
                  <w:rFonts w:hint="eastAsia"/>
                </w:rPr>
                <w:t>javascript:openTab('../DefectDetail/Default/013a64a8-f620-4eaa-b1af-ac2b9c441131', '</w:t>
              </w:r>
              <w:r w:rsidR="00AA5D42" w:rsidRPr="00AA5D42">
                <w:rPr>
                  <w:rStyle w:val="af"/>
                  <w:rFonts w:hint="eastAsia"/>
                </w:rPr>
                <w:t>问题单</w:t>
              </w:r>
              <w:r w:rsidR="00AA5D42" w:rsidRPr="00AA5D42">
                <w:rPr>
                  <w:rStyle w:val="af"/>
                  <w:rFonts w:hint="eastAsia"/>
                </w:rPr>
                <w:t>:201409170133');</w:t>
              </w:r>
            </w:hyperlink>
            <w:r>
              <w:t>.</w:t>
            </w:r>
          </w:p>
        </w:tc>
      </w:tr>
      <w:tr w:rsidR="005313B7" w:rsidRPr="009540D9" w:rsidTr="00F95910">
        <w:tc>
          <w:tcPr>
            <w:tcW w:w="993" w:type="dxa"/>
            <w:tcBorders>
              <w:top w:val="single" w:sz="4" w:space="0" w:color="auto"/>
              <w:left w:val="single" w:sz="12" w:space="0" w:color="auto"/>
              <w:bottom w:val="single" w:sz="4" w:space="0" w:color="auto"/>
            </w:tcBorders>
          </w:tcPr>
          <w:p w:rsidR="005313B7" w:rsidRDefault="005313B7" w:rsidP="0039254C">
            <w:pPr>
              <w:pStyle w:val="TableText"/>
              <w:kinsoku w:val="0"/>
              <w:textAlignment w:val="top"/>
            </w:pPr>
          </w:p>
        </w:tc>
        <w:tc>
          <w:tcPr>
            <w:tcW w:w="1417" w:type="dxa"/>
            <w:tcBorders>
              <w:top w:val="single" w:sz="4" w:space="0" w:color="auto"/>
              <w:bottom w:val="single" w:sz="4" w:space="0" w:color="auto"/>
            </w:tcBorders>
          </w:tcPr>
          <w:p w:rsidR="005313B7" w:rsidRDefault="005313B7" w:rsidP="000979D7">
            <w:pPr>
              <w:pStyle w:val="TableText"/>
              <w:kinsoku w:val="0"/>
              <w:textAlignment w:val="top"/>
            </w:pPr>
            <w:r>
              <w:rPr>
                <w:rFonts w:hint="eastAsia"/>
              </w:rPr>
              <w:t>2014-11-21</w:t>
            </w:r>
          </w:p>
        </w:tc>
        <w:tc>
          <w:tcPr>
            <w:tcW w:w="1190" w:type="dxa"/>
            <w:tcBorders>
              <w:top w:val="single" w:sz="4" w:space="0" w:color="auto"/>
              <w:bottom w:val="single" w:sz="4" w:space="0" w:color="auto"/>
            </w:tcBorders>
          </w:tcPr>
          <w:p w:rsidR="005313B7" w:rsidRDefault="005313B7" w:rsidP="000979D7">
            <w:pPr>
              <w:pStyle w:val="TableText"/>
              <w:kinsoku w:val="0"/>
              <w:textAlignment w:val="top"/>
            </w:pPr>
            <w:r>
              <w:rPr>
                <w:rFonts w:hint="eastAsia"/>
              </w:rPr>
              <w:t>zhangwei</w:t>
            </w:r>
          </w:p>
        </w:tc>
        <w:tc>
          <w:tcPr>
            <w:tcW w:w="4916" w:type="dxa"/>
            <w:tcBorders>
              <w:top w:val="single" w:sz="4" w:space="0" w:color="auto"/>
              <w:bottom w:val="single" w:sz="4" w:space="0" w:color="auto"/>
              <w:right w:val="single" w:sz="12" w:space="0" w:color="auto"/>
            </w:tcBorders>
          </w:tcPr>
          <w:p w:rsidR="005313B7" w:rsidRDefault="005313B7" w:rsidP="000979D7">
            <w:pPr>
              <w:pStyle w:val="TableText"/>
              <w:kinsoku w:val="0"/>
              <w:textAlignment w:val="top"/>
            </w:pPr>
            <w:r w:rsidRPr="00853F67">
              <w:t xml:space="preserve">Updated </w:t>
            </w:r>
            <w:r w:rsidRPr="00C02635">
              <w:t>HH3C-LPBKDT-MIB</w:t>
            </w:r>
            <w:r>
              <w:t xml:space="preserve"> to V1.</w:t>
            </w:r>
            <w:r>
              <w:rPr>
                <w:rFonts w:hint="eastAsia"/>
              </w:rPr>
              <w:t>2</w:t>
            </w:r>
            <w:r w:rsidR="001441E7">
              <w:rPr>
                <w:rFonts w:hint="eastAsia"/>
              </w:rPr>
              <w:t xml:space="preserve"> for </w:t>
            </w:r>
            <w:r w:rsidR="001441E7" w:rsidRPr="001441E7">
              <w:t>201408250127</w:t>
            </w:r>
          </w:p>
        </w:tc>
      </w:tr>
      <w:tr w:rsidR="00F95910" w:rsidRPr="009540D9" w:rsidTr="00105865">
        <w:tc>
          <w:tcPr>
            <w:tcW w:w="993" w:type="dxa"/>
            <w:tcBorders>
              <w:top w:val="single" w:sz="4" w:space="0" w:color="auto"/>
              <w:left w:val="single" w:sz="12" w:space="0" w:color="auto"/>
              <w:bottom w:val="single" w:sz="4" w:space="0" w:color="auto"/>
            </w:tcBorders>
          </w:tcPr>
          <w:p w:rsidR="00F95910" w:rsidRDefault="00105865" w:rsidP="00EE43B0">
            <w:pPr>
              <w:pStyle w:val="TableText"/>
              <w:kinsoku w:val="0"/>
              <w:textAlignment w:val="top"/>
            </w:pPr>
            <w:r>
              <w:rPr>
                <w:rFonts w:hint="eastAsia"/>
              </w:rPr>
              <w:t>0.34</w:t>
            </w:r>
          </w:p>
        </w:tc>
        <w:tc>
          <w:tcPr>
            <w:tcW w:w="1417" w:type="dxa"/>
            <w:tcBorders>
              <w:top w:val="single" w:sz="4" w:space="0" w:color="auto"/>
              <w:bottom w:val="single" w:sz="4" w:space="0" w:color="auto"/>
            </w:tcBorders>
          </w:tcPr>
          <w:p w:rsidR="00F95910" w:rsidRDefault="00F95910" w:rsidP="00EE43B0">
            <w:pPr>
              <w:pStyle w:val="TableText"/>
              <w:kinsoku w:val="0"/>
              <w:textAlignment w:val="top"/>
            </w:pPr>
            <w:r>
              <w:rPr>
                <w:rFonts w:hint="eastAsia"/>
              </w:rPr>
              <w:t>2015-01-08</w:t>
            </w:r>
          </w:p>
        </w:tc>
        <w:tc>
          <w:tcPr>
            <w:tcW w:w="1190" w:type="dxa"/>
            <w:tcBorders>
              <w:top w:val="single" w:sz="4" w:space="0" w:color="auto"/>
              <w:bottom w:val="single" w:sz="4" w:space="0" w:color="auto"/>
            </w:tcBorders>
          </w:tcPr>
          <w:p w:rsidR="00F95910" w:rsidRDefault="00F95910" w:rsidP="00EE43B0">
            <w:pPr>
              <w:pStyle w:val="TableText"/>
              <w:kinsoku w:val="0"/>
              <w:textAlignment w:val="top"/>
            </w:pPr>
            <w:r>
              <w:rPr>
                <w:rFonts w:hint="eastAsia"/>
              </w:rPr>
              <w:t>wangrui</w:t>
            </w:r>
          </w:p>
        </w:tc>
        <w:tc>
          <w:tcPr>
            <w:tcW w:w="4916" w:type="dxa"/>
            <w:tcBorders>
              <w:top w:val="single" w:sz="4" w:space="0" w:color="auto"/>
              <w:bottom w:val="single" w:sz="4" w:space="0" w:color="auto"/>
              <w:right w:val="single" w:sz="12" w:space="0" w:color="auto"/>
            </w:tcBorders>
          </w:tcPr>
          <w:p w:rsidR="00F95910" w:rsidRDefault="00F95910" w:rsidP="00EE43B0">
            <w:pPr>
              <w:pStyle w:val="TableText"/>
              <w:kinsoku w:val="0"/>
              <w:textAlignment w:val="top"/>
            </w:pPr>
            <w:r w:rsidRPr="003E2A23">
              <w:t>COMWAREV700R001B</w:t>
            </w:r>
            <w:r>
              <w:rPr>
                <w:rFonts w:hint="eastAsia"/>
              </w:rPr>
              <w:t>62</w:t>
            </w:r>
            <w:r w:rsidRPr="003E2A23">
              <w:t>D001</w:t>
            </w:r>
          </w:p>
          <w:p w:rsidR="00F95910" w:rsidRPr="003E2A23" w:rsidRDefault="00F95910" w:rsidP="00EE43B0">
            <w:pPr>
              <w:pStyle w:val="TableText"/>
              <w:kinsoku w:val="0"/>
              <w:textAlignment w:val="top"/>
            </w:pPr>
            <w:r w:rsidRPr="00AB256C">
              <w:rPr>
                <w:rFonts w:hint="eastAsia"/>
              </w:rPr>
              <w:t xml:space="preserve">Modified </w:t>
            </w:r>
            <w:r>
              <w:rPr>
                <w:rFonts w:hint="eastAsia"/>
              </w:rPr>
              <w:t>detailed information</w:t>
            </w:r>
            <w:r w:rsidRPr="00AB256C">
              <w:rPr>
                <w:rFonts w:hint="eastAsia"/>
              </w:rPr>
              <w:t xml:space="preserve"> of </w:t>
            </w:r>
            <w:bookmarkStart w:id="22" w:name="_Toc327516381"/>
            <w:bookmarkStart w:id="23" w:name="_Toc397420525"/>
            <w:bookmarkStart w:id="24" w:name="_Toc399318711"/>
            <w:bookmarkStart w:id="25" w:name="_Toc407366602"/>
            <w:r w:rsidRPr="003E5E9F">
              <w:t>mplsXCTable</w:t>
            </w:r>
            <w:bookmarkEnd w:id="22"/>
            <w:bookmarkEnd w:id="23"/>
            <w:bookmarkEnd w:id="24"/>
            <w:bookmarkEnd w:id="25"/>
            <w:r w:rsidRPr="00AB256C">
              <w:rPr>
                <w:rFonts w:hint="eastAsia"/>
              </w:rPr>
              <w:t xml:space="preserve"> for </w:t>
            </w:r>
            <w:r w:rsidRPr="00E66A57">
              <w:t>201412260055</w:t>
            </w:r>
          </w:p>
        </w:tc>
      </w:tr>
      <w:tr w:rsidR="00105865" w:rsidRPr="009540D9" w:rsidTr="0022703D">
        <w:tc>
          <w:tcPr>
            <w:tcW w:w="993" w:type="dxa"/>
            <w:tcBorders>
              <w:top w:val="single" w:sz="4" w:space="0" w:color="auto"/>
              <w:left w:val="single" w:sz="12" w:space="0" w:color="auto"/>
              <w:bottom w:val="single" w:sz="4" w:space="0" w:color="auto"/>
            </w:tcBorders>
          </w:tcPr>
          <w:p w:rsidR="00105865" w:rsidRDefault="00105865" w:rsidP="00EE43B0">
            <w:pPr>
              <w:pStyle w:val="TableText"/>
              <w:kinsoku w:val="0"/>
              <w:textAlignment w:val="top"/>
            </w:pPr>
            <w:r>
              <w:rPr>
                <w:rFonts w:hint="eastAsia"/>
              </w:rPr>
              <w:t>0.35</w:t>
            </w:r>
          </w:p>
        </w:tc>
        <w:tc>
          <w:tcPr>
            <w:tcW w:w="1417" w:type="dxa"/>
            <w:tcBorders>
              <w:top w:val="single" w:sz="4" w:space="0" w:color="auto"/>
              <w:bottom w:val="single" w:sz="4" w:space="0" w:color="auto"/>
            </w:tcBorders>
          </w:tcPr>
          <w:p w:rsidR="00105865" w:rsidRDefault="00105865" w:rsidP="00EE43B0">
            <w:pPr>
              <w:pStyle w:val="TableText"/>
              <w:kinsoku w:val="0"/>
              <w:textAlignment w:val="top"/>
            </w:pPr>
            <w:r>
              <w:t>201</w:t>
            </w:r>
            <w:r>
              <w:rPr>
                <w:rFonts w:hint="eastAsia"/>
              </w:rPr>
              <w:t>5</w:t>
            </w:r>
            <w:r>
              <w:t>-</w:t>
            </w:r>
            <w:r>
              <w:rPr>
                <w:rFonts w:hint="eastAsia"/>
              </w:rPr>
              <w:t>01</w:t>
            </w:r>
            <w:r>
              <w:t>-</w:t>
            </w:r>
            <w:r>
              <w:rPr>
                <w:rFonts w:hint="eastAsia"/>
              </w:rPr>
              <w:t>28</w:t>
            </w:r>
          </w:p>
        </w:tc>
        <w:tc>
          <w:tcPr>
            <w:tcW w:w="1190" w:type="dxa"/>
            <w:tcBorders>
              <w:top w:val="single" w:sz="4" w:space="0" w:color="auto"/>
              <w:bottom w:val="single" w:sz="4" w:space="0" w:color="auto"/>
            </w:tcBorders>
          </w:tcPr>
          <w:p w:rsidR="00105865" w:rsidRDefault="00105865" w:rsidP="00EE43B0">
            <w:pPr>
              <w:pStyle w:val="TableText"/>
              <w:kinsoku w:val="0"/>
              <w:textAlignment w:val="top"/>
            </w:pPr>
            <w:r>
              <w:rPr>
                <w:rFonts w:hint="eastAsia"/>
              </w:rPr>
              <w:t>wangjingbin</w:t>
            </w:r>
          </w:p>
        </w:tc>
        <w:tc>
          <w:tcPr>
            <w:tcW w:w="4916" w:type="dxa"/>
            <w:tcBorders>
              <w:top w:val="single" w:sz="4" w:space="0" w:color="auto"/>
              <w:bottom w:val="single" w:sz="4" w:space="0" w:color="auto"/>
              <w:right w:val="single" w:sz="12" w:space="0" w:color="auto"/>
            </w:tcBorders>
          </w:tcPr>
          <w:p w:rsidR="00105865" w:rsidRDefault="00105865" w:rsidP="00EE43B0">
            <w:pPr>
              <w:pStyle w:val="TableText"/>
              <w:kinsoku w:val="0"/>
              <w:textAlignment w:val="top"/>
            </w:pPr>
            <w:r w:rsidRPr="003E2A23">
              <w:t>COMWAREV700R001B</w:t>
            </w:r>
            <w:r>
              <w:rPr>
                <w:rFonts w:hint="eastAsia"/>
              </w:rPr>
              <w:t>63</w:t>
            </w:r>
            <w:r w:rsidRPr="003E2A23">
              <w:t>D001</w:t>
            </w:r>
          </w:p>
          <w:p w:rsidR="00105865" w:rsidRPr="003E2A23" w:rsidRDefault="00105865" w:rsidP="00EE43B0">
            <w:pPr>
              <w:pStyle w:val="TableText"/>
              <w:kinsoku w:val="0"/>
              <w:textAlignment w:val="top"/>
            </w:pPr>
            <w:r w:rsidRPr="005A7B66">
              <w:t>Added hh3cMplsExtBfdTable</w:t>
            </w:r>
            <w:r w:rsidRPr="00957C46">
              <w:t xml:space="preserve"> </w:t>
            </w:r>
            <w:r>
              <w:rPr>
                <w:rFonts w:hint="eastAsia"/>
              </w:rPr>
              <w:t xml:space="preserve">of </w:t>
            </w:r>
            <w:r w:rsidRPr="00262D7C">
              <w:t>HH3C-MPLSEXT-MIB</w:t>
            </w:r>
            <w:r w:rsidRPr="00957C46">
              <w:t xml:space="preserve"> for </w:t>
            </w:r>
            <w:r w:rsidRPr="00262D7C">
              <w:t>201501270480</w:t>
            </w:r>
            <w:r>
              <w:rPr>
                <w:rFonts w:hint="eastAsia"/>
              </w:rPr>
              <w:t>.</w:t>
            </w:r>
          </w:p>
        </w:tc>
      </w:tr>
      <w:tr w:rsidR="0022703D" w:rsidRPr="009540D9" w:rsidTr="00466D53">
        <w:tc>
          <w:tcPr>
            <w:tcW w:w="993" w:type="dxa"/>
            <w:tcBorders>
              <w:top w:val="single" w:sz="4" w:space="0" w:color="auto"/>
              <w:left w:val="single" w:sz="12" w:space="0" w:color="auto"/>
              <w:bottom w:val="single" w:sz="4" w:space="0" w:color="auto"/>
            </w:tcBorders>
          </w:tcPr>
          <w:p w:rsidR="0022703D" w:rsidRDefault="0022703D" w:rsidP="00EE43B0">
            <w:pPr>
              <w:pStyle w:val="TableText"/>
              <w:kinsoku w:val="0"/>
              <w:textAlignment w:val="top"/>
            </w:pPr>
            <w:r>
              <w:rPr>
                <w:rFonts w:hint="eastAsia"/>
              </w:rPr>
              <w:t>0.36</w:t>
            </w:r>
          </w:p>
        </w:tc>
        <w:tc>
          <w:tcPr>
            <w:tcW w:w="1417" w:type="dxa"/>
            <w:tcBorders>
              <w:top w:val="single" w:sz="4" w:space="0" w:color="auto"/>
              <w:bottom w:val="single" w:sz="4" w:space="0" w:color="auto"/>
            </w:tcBorders>
          </w:tcPr>
          <w:p w:rsidR="0022703D" w:rsidRDefault="0022703D" w:rsidP="00EE43B0">
            <w:pPr>
              <w:pStyle w:val="TableText"/>
              <w:kinsoku w:val="0"/>
              <w:textAlignment w:val="top"/>
            </w:pPr>
            <w:r>
              <w:rPr>
                <w:rFonts w:hint="eastAsia"/>
              </w:rPr>
              <w:t>2015-03-12</w:t>
            </w:r>
          </w:p>
        </w:tc>
        <w:tc>
          <w:tcPr>
            <w:tcW w:w="1190" w:type="dxa"/>
            <w:tcBorders>
              <w:top w:val="single" w:sz="4" w:space="0" w:color="auto"/>
              <w:bottom w:val="single" w:sz="4" w:space="0" w:color="auto"/>
            </w:tcBorders>
          </w:tcPr>
          <w:p w:rsidR="0022703D" w:rsidRDefault="0022703D" w:rsidP="00EE43B0">
            <w:pPr>
              <w:pStyle w:val="TableText"/>
              <w:kinsoku w:val="0"/>
              <w:textAlignment w:val="top"/>
            </w:pPr>
            <w:r>
              <w:rPr>
                <w:rFonts w:hint="eastAsia"/>
              </w:rPr>
              <w:t>yuhui</w:t>
            </w:r>
          </w:p>
        </w:tc>
        <w:tc>
          <w:tcPr>
            <w:tcW w:w="4916" w:type="dxa"/>
            <w:tcBorders>
              <w:top w:val="single" w:sz="4" w:space="0" w:color="auto"/>
              <w:bottom w:val="single" w:sz="4" w:space="0" w:color="auto"/>
              <w:right w:val="single" w:sz="12" w:space="0" w:color="auto"/>
            </w:tcBorders>
          </w:tcPr>
          <w:p w:rsidR="0022703D" w:rsidRDefault="0022703D" w:rsidP="0022703D">
            <w:pPr>
              <w:pStyle w:val="TableText"/>
              <w:kinsoku w:val="0"/>
              <w:textAlignment w:val="top"/>
            </w:pPr>
            <w:r w:rsidRPr="003E2A23">
              <w:t>COMWAREV700R001B</w:t>
            </w:r>
            <w:r>
              <w:rPr>
                <w:rFonts w:hint="eastAsia"/>
              </w:rPr>
              <w:t>63</w:t>
            </w:r>
            <w:r w:rsidRPr="003E2A23">
              <w:t>D001</w:t>
            </w:r>
          </w:p>
          <w:p w:rsidR="0022703D" w:rsidRPr="003E2A23" w:rsidRDefault="0022703D" w:rsidP="0022703D">
            <w:pPr>
              <w:pStyle w:val="TableText"/>
              <w:kinsoku w:val="0"/>
              <w:textAlignment w:val="top"/>
            </w:pPr>
            <w:r>
              <w:rPr>
                <w:rFonts w:hint="eastAsia"/>
              </w:rPr>
              <w:t xml:space="preserve">Added </w:t>
            </w:r>
            <w:r>
              <w:t>hh3cFCoEFIPSnoopingFCFTable</w:t>
            </w:r>
            <w:r>
              <w:rPr>
                <w:rFonts w:hint="eastAsia"/>
              </w:rPr>
              <w:t xml:space="preserve">, </w:t>
            </w:r>
            <w:r>
              <w:t>hh3cFCoEFIPSnoopingENodeTable</w:t>
            </w:r>
            <w:r>
              <w:rPr>
                <w:rFonts w:hint="eastAsia"/>
              </w:rPr>
              <w:t>,</w:t>
            </w:r>
            <w:r>
              <w:t xml:space="preserve"> hh3cFCoEFIPSnoopingVNTable</w:t>
            </w:r>
            <w:r>
              <w:rPr>
                <w:rFonts w:hint="eastAsia"/>
              </w:rPr>
              <w:t>,</w:t>
            </w:r>
            <w:r>
              <w:t xml:space="preserve"> hh3cFCoEFIPSnoopingIfCfgTable</w:t>
            </w:r>
            <w:r>
              <w:rPr>
                <w:rFonts w:hint="eastAsia"/>
              </w:rPr>
              <w:t xml:space="preserve"> of </w:t>
            </w:r>
            <w:r w:rsidRPr="00262D7C">
              <w:t>HH3C-</w:t>
            </w:r>
            <w:r>
              <w:rPr>
                <w:rFonts w:hint="eastAsia"/>
              </w:rPr>
              <w:t>FCOE</w:t>
            </w:r>
            <w:r w:rsidRPr="00262D7C">
              <w:t>-MIB</w:t>
            </w:r>
            <w:r w:rsidRPr="00957C46">
              <w:t xml:space="preserve"> for </w:t>
            </w:r>
            <w:r w:rsidRPr="009762D4">
              <w:t>201501090436</w:t>
            </w:r>
            <w:r>
              <w:rPr>
                <w:rFonts w:hint="eastAsia"/>
              </w:rPr>
              <w:t>.</w:t>
            </w:r>
          </w:p>
        </w:tc>
      </w:tr>
      <w:tr w:rsidR="00466D53" w:rsidRPr="009540D9" w:rsidTr="0071263A">
        <w:tc>
          <w:tcPr>
            <w:tcW w:w="993" w:type="dxa"/>
            <w:tcBorders>
              <w:top w:val="single" w:sz="4" w:space="0" w:color="auto"/>
              <w:left w:val="single" w:sz="12" w:space="0" w:color="auto"/>
              <w:bottom w:val="single" w:sz="4" w:space="0" w:color="auto"/>
            </w:tcBorders>
          </w:tcPr>
          <w:p w:rsidR="00466D53" w:rsidRDefault="00466D53" w:rsidP="00EE43B0">
            <w:pPr>
              <w:pStyle w:val="TableText"/>
              <w:kinsoku w:val="0"/>
              <w:textAlignment w:val="top"/>
            </w:pPr>
            <w:r>
              <w:rPr>
                <w:rFonts w:hint="eastAsia"/>
              </w:rPr>
              <w:t>0.37</w:t>
            </w:r>
          </w:p>
        </w:tc>
        <w:tc>
          <w:tcPr>
            <w:tcW w:w="1417" w:type="dxa"/>
            <w:tcBorders>
              <w:top w:val="single" w:sz="4" w:space="0" w:color="auto"/>
              <w:bottom w:val="single" w:sz="4" w:space="0" w:color="auto"/>
            </w:tcBorders>
          </w:tcPr>
          <w:p w:rsidR="00466D53" w:rsidRDefault="00466D53" w:rsidP="00F418C6">
            <w:pPr>
              <w:pStyle w:val="TableText"/>
              <w:kinsoku w:val="0"/>
              <w:textAlignment w:val="top"/>
            </w:pPr>
            <w:r>
              <w:rPr>
                <w:rFonts w:hint="eastAsia"/>
              </w:rPr>
              <w:t>2015-03-23</w:t>
            </w:r>
          </w:p>
        </w:tc>
        <w:tc>
          <w:tcPr>
            <w:tcW w:w="1190" w:type="dxa"/>
            <w:tcBorders>
              <w:top w:val="single" w:sz="4" w:space="0" w:color="auto"/>
              <w:bottom w:val="single" w:sz="4" w:space="0" w:color="auto"/>
            </w:tcBorders>
          </w:tcPr>
          <w:p w:rsidR="00466D53" w:rsidRDefault="00DB27A6" w:rsidP="00F418C6">
            <w:pPr>
              <w:pStyle w:val="TableText"/>
              <w:kinsoku w:val="0"/>
              <w:textAlignment w:val="top"/>
            </w:pPr>
            <w:r>
              <w:rPr>
                <w:rFonts w:hint="eastAsia"/>
              </w:rPr>
              <w:t>y</w:t>
            </w:r>
            <w:r w:rsidR="00466D53">
              <w:rPr>
                <w:rFonts w:hint="eastAsia"/>
              </w:rPr>
              <w:t>anneng</w:t>
            </w:r>
          </w:p>
        </w:tc>
        <w:tc>
          <w:tcPr>
            <w:tcW w:w="4916" w:type="dxa"/>
            <w:tcBorders>
              <w:top w:val="single" w:sz="4" w:space="0" w:color="auto"/>
              <w:bottom w:val="single" w:sz="4" w:space="0" w:color="auto"/>
              <w:right w:val="single" w:sz="12" w:space="0" w:color="auto"/>
            </w:tcBorders>
          </w:tcPr>
          <w:p w:rsidR="00466D53" w:rsidRDefault="00466D53" w:rsidP="00F418C6">
            <w:pPr>
              <w:pStyle w:val="TableText"/>
              <w:kinsoku w:val="0"/>
              <w:textAlignment w:val="top"/>
            </w:pPr>
            <w:r w:rsidRPr="003E2A23">
              <w:t>COMWAREV700R001B</w:t>
            </w:r>
            <w:r>
              <w:rPr>
                <w:rFonts w:hint="eastAsia"/>
              </w:rPr>
              <w:t>64</w:t>
            </w:r>
            <w:r w:rsidRPr="003E2A23">
              <w:t>D001</w:t>
            </w:r>
          </w:p>
          <w:p w:rsidR="00466D53" w:rsidRPr="00AB256C" w:rsidRDefault="00466D53" w:rsidP="00F418C6">
            <w:pPr>
              <w:pStyle w:val="TableText"/>
              <w:kinsoku w:val="0"/>
              <w:textAlignment w:val="top"/>
            </w:pPr>
            <w:r w:rsidRPr="00BF01DD">
              <w:t xml:space="preserve">1. Added </w:t>
            </w:r>
            <w:r>
              <w:rPr>
                <w:rFonts w:hint="eastAsia"/>
              </w:rPr>
              <w:t>HH3C-L2VPN</w:t>
            </w:r>
            <w:r w:rsidRPr="00BF01DD">
              <w:t xml:space="preserve">-MIB for </w:t>
            </w:r>
            <w:r w:rsidRPr="009E1D09">
              <w:t>201503120162</w:t>
            </w:r>
          </w:p>
        </w:tc>
      </w:tr>
      <w:tr w:rsidR="0071263A" w:rsidRPr="009540D9" w:rsidTr="0050236E">
        <w:tc>
          <w:tcPr>
            <w:tcW w:w="993" w:type="dxa"/>
            <w:tcBorders>
              <w:top w:val="single" w:sz="4" w:space="0" w:color="auto"/>
              <w:left w:val="single" w:sz="12" w:space="0" w:color="auto"/>
              <w:bottom w:val="single" w:sz="4" w:space="0" w:color="auto"/>
            </w:tcBorders>
          </w:tcPr>
          <w:p w:rsidR="0071263A" w:rsidRDefault="0071263A" w:rsidP="00EE43B0">
            <w:pPr>
              <w:pStyle w:val="TableText"/>
              <w:kinsoku w:val="0"/>
              <w:textAlignment w:val="top"/>
            </w:pPr>
          </w:p>
        </w:tc>
        <w:tc>
          <w:tcPr>
            <w:tcW w:w="1417" w:type="dxa"/>
            <w:tcBorders>
              <w:top w:val="single" w:sz="4" w:space="0" w:color="auto"/>
              <w:bottom w:val="single" w:sz="4" w:space="0" w:color="auto"/>
            </w:tcBorders>
          </w:tcPr>
          <w:p w:rsidR="0071263A" w:rsidRDefault="0071263A">
            <w:pPr>
              <w:pStyle w:val="TableText"/>
              <w:kinsoku w:val="0"/>
              <w:textAlignment w:val="top"/>
            </w:pPr>
            <w:r>
              <w:t>2015-04-13</w:t>
            </w:r>
          </w:p>
        </w:tc>
        <w:tc>
          <w:tcPr>
            <w:tcW w:w="1190" w:type="dxa"/>
            <w:tcBorders>
              <w:top w:val="single" w:sz="4" w:space="0" w:color="auto"/>
              <w:bottom w:val="single" w:sz="4" w:space="0" w:color="auto"/>
            </w:tcBorders>
          </w:tcPr>
          <w:p w:rsidR="0071263A" w:rsidRDefault="0071263A">
            <w:pPr>
              <w:pStyle w:val="TableText"/>
              <w:kinsoku w:val="0"/>
              <w:textAlignment w:val="top"/>
            </w:pPr>
            <w:r>
              <w:t>songhao</w:t>
            </w:r>
          </w:p>
        </w:tc>
        <w:tc>
          <w:tcPr>
            <w:tcW w:w="4916" w:type="dxa"/>
            <w:tcBorders>
              <w:top w:val="single" w:sz="4" w:space="0" w:color="auto"/>
              <w:bottom w:val="single" w:sz="4" w:space="0" w:color="auto"/>
              <w:right w:val="single" w:sz="12" w:space="0" w:color="auto"/>
            </w:tcBorders>
          </w:tcPr>
          <w:p w:rsidR="0071263A" w:rsidRDefault="0071263A" w:rsidP="00AA5D42">
            <w:pPr>
              <w:pStyle w:val="TableText"/>
              <w:kinsoku w:val="0"/>
              <w:textAlignment w:val="top"/>
            </w:pPr>
            <w:r>
              <w:t xml:space="preserve">Update HH3C-SNMP-EXT-MIB to V1.5 for </w:t>
            </w:r>
            <w:hyperlink r:id="rId76" w:history="1">
              <w:r w:rsidR="00AA5D42" w:rsidRPr="00AA5D42">
                <w:rPr>
                  <w:rStyle w:val="af"/>
                </w:rPr>
                <w:t>http://idms.h3c.com/Login?tabUrl=DefectDetail/Default/5c90dcb7-a7ac-4edc-a87e-af3607488732$tabTitle=201503020201</w:t>
              </w:r>
            </w:hyperlink>
            <w:r>
              <w:t>.</w:t>
            </w:r>
          </w:p>
        </w:tc>
      </w:tr>
      <w:tr w:rsidR="0050236E" w:rsidRPr="009540D9" w:rsidTr="000375CC">
        <w:tc>
          <w:tcPr>
            <w:tcW w:w="993" w:type="dxa"/>
            <w:tcBorders>
              <w:top w:val="single" w:sz="4" w:space="0" w:color="auto"/>
              <w:left w:val="single" w:sz="12" w:space="0" w:color="auto"/>
              <w:bottom w:val="single" w:sz="12" w:space="0" w:color="auto"/>
            </w:tcBorders>
          </w:tcPr>
          <w:p w:rsidR="0050236E" w:rsidRDefault="0050236E" w:rsidP="0050236E">
            <w:pPr>
              <w:pStyle w:val="TableText"/>
              <w:kinsoku w:val="0"/>
              <w:textAlignment w:val="top"/>
            </w:pPr>
          </w:p>
        </w:tc>
        <w:tc>
          <w:tcPr>
            <w:tcW w:w="1417" w:type="dxa"/>
            <w:tcBorders>
              <w:top w:val="single" w:sz="4" w:space="0" w:color="auto"/>
              <w:bottom w:val="single" w:sz="12" w:space="0" w:color="auto"/>
            </w:tcBorders>
          </w:tcPr>
          <w:p w:rsidR="0050236E" w:rsidRDefault="0050236E" w:rsidP="0050236E">
            <w:pPr>
              <w:pStyle w:val="TableText"/>
              <w:kinsoku w:val="0"/>
              <w:textAlignment w:val="top"/>
            </w:pPr>
            <w:r>
              <w:rPr>
                <w:rFonts w:hint="eastAsia"/>
              </w:rPr>
              <w:t>2018-01-19</w:t>
            </w:r>
          </w:p>
        </w:tc>
        <w:tc>
          <w:tcPr>
            <w:tcW w:w="1190" w:type="dxa"/>
            <w:tcBorders>
              <w:top w:val="single" w:sz="4" w:space="0" w:color="auto"/>
              <w:bottom w:val="single" w:sz="12" w:space="0" w:color="auto"/>
            </w:tcBorders>
          </w:tcPr>
          <w:p w:rsidR="0050236E" w:rsidRDefault="0050236E" w:rsidP="0050236E">
            <w:pPr>
              <w:pStyle w:val="TableText"/>
              <w:kinsoku w:val="0"/>
              <w:textAlignment w:val="top"/>
            </w:pPr>
            <w:r>
              <w:rPr>
                <w:rFonts w:hint="eastAsia"/>
                <w:lang w:val="en-GB"/>
              </w:rPr>
              <w:t>liuhaojie</w:t>
            </w:r>
          </w:p>
        </w:tc>
        <w:tc>
          <w:tcPr>
            <w:tcW w:w="4916" w:type="dxa"/>
            <w:tcBorders>
              <w:top w:val="single" w:sz="4" w:space="0" w:color="auto"/>
              <w:bottom w:val="single" w:sz="12" w:space="0" w:color="auto"/>
              <w:right w:val="single" w:sz="12" w:space="0" w:color="auto"/>
            </w:tcBorders>
          </w:tcPr>
          <w:p w:rsidR="0050236E" w:rsidRDefault="0050236E" w:rsidP="0050236E">
            <w:pPr>
              <w:pStyle w:val="TableText"/>
              <w:kinsoku w:val="0"/>
              <w:textAlignment w:val="top"/>
            </w:pPr>
            <w:r>
              <w:rPr>
                <w:rFonts w:hint="eastAsia"/>
              </w:rPr>
              <w:t>Added HH3C-RES-MON-MIB.</w:t>
            </w:r>
          </w:p>
        </w:tc>
      </w:tr>
    </w:tbl>
    <w:p w:rsidR="003C06AE" w:rsidRPr="0004533D" w:rsidRDefault="003C06AE" w:rsidP="00026173">
      <w:pPr>
        <w:ind w:left="0"/>
      </w:pPr>
    </w:p>
    <w:p w:rsidR="003C06AE" w:rsidRDefault="003C06AE">
      <w:pPr>
        <w:spacing w:before="0"/>
        <w:ind w:left="0"/>
        <w:jc w:val="left"/>
        <w:rPr>
          <w:rFonts w:eastAsia="黑体"/>
          <w:bCs/>
          <w:color w:val="0090C8"/>
          <w:kern w:val="0"/>
          <w:sz w:val="40"/>
          <w:szCs w:val="40"/>
        </w:rPr>
      </w:pPr>
      <w:r>
        <w:br w:type="page"/>
      </w:r>
    </w:p>
    <w:p w:rsidR="003C06AE" w:rsidRPr="00AB3E21" w:rsidRDefault="003C06AE" w:rsidP="003C06AE">
      <w:pPr>
        <w:pStyle w:val="TOC"/>
        <w:outlineLvl w:val="0"/>
        <w:rPr>
          <w:color w:val="FF0000"/>
        </w:rPr>
      </w:pPr>
      <w:r w:rsidRPr="00AB3E21">
        <w:lastRenderedPageBreak/>
        <w:t>Contents</w:t>
      </w:r>
    </w:p>
    <w:p w:rsidR="00AA5D42" w:rsidRDefault="00BB7EF5">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3C06AE" w:rsidRPr="00AB3E21">
        <w:rPr>
          <w:noProof w:val="0"/>
        </w:rPr>
        <w:instrText xml:space="preserve"> TOC \o "3-3" \h \z \t "</w:instrText>
      </w:r>
      <w:r w:rsidR="003C06AE" w:rsidRPr="00AB3E21">
        <w:rPr>
          <w:noProof w:val="0"/>
        </w:rPr>
        <w:instrText>标题</w:instrText>
      </w:r>
      <w:r w:rsidR="003C06AE" w:rsidRPr="00AB3E21">
        <w:rPr>
          <w:noProof w:val="0"/>
        </w:rPr>
        <w:instrText xml:space="preserve"> 1,1,</w:instrText>
      </w:r>
      <w:r w:rsidR="003C06AE" w:rsidRPr="00AB3E21">
        <w:rPr>
          <w:noProof w:val="0"/>
        </w:rPr>
        <w:instrText>标题</w:instrText>
      </w:r>
      <w:r w:rsidR="003C06AE" w:rsidRPr="00AB3E21">
        <w:rPr>
          <w:noProof w:val="0"/>
        </w:rPr>
        <w:instrText xml:space="preserve"> 2,2" </w:instrText>
      </w:r>
      <w:r w:rsidRPr="00AB3E21">
        <w:rPr>
          <w:noProof w:val="0"/>
        </w:rPr>
        <w:fldChar w:fldCharType="separate"/>
      </w:r>
      <w:hyperlink w:anchor="_Toc94098159" w:history="1">
        <w:r w:rsidR="00AA5D42" w:rsidRPr="007E31A8">
          <w:rPr>
            <w:rStyle w:val="af"/>
          </w:rPr>
          <w:t>Revision History</w:t>
        </w:r>
        <w:r w:rsidR="00AA5D42">
          <w:rPr>
            <w:webHidden/>
          </w:rPr>
          <w:tab/>
        </w:r>
        <w:r w:rsidR="00AA5D42">
          <w:rPr>
            <w:webHidden/>
          </w:rPr>
          <w:fldChar w:fldCharType="begin"/>
        </w:r>
        <w:r w:rsidR="00AA5D42">
          <w:rPr>
            <w:webHidden/>
          </w:rPr>
          <w:instrText xml:space="preserve"> PAGEREF _Toc94098159 \h </w:instrText>
        </w:r>
        <w:r w:rsidR="00AA5D42">
          <w:rPr>
            <w:webHidden/>
          </w:rPr>
        </w:r>
        <w:r w:rsidR="00AA5D42">
          <w:rPr>
            <w:webHidden/>
          </w:rPr>
          <w:fldChar w:fldCharType="separate"/>
        </w:r>
        <w:r w:rsidR="00AA5D42">
          <w:rPr>
            <w:webHidden/>
          </w:rPr>
          <w:t>i</w:t>
        </w:r>
        <w:r w:rsidR="00AA5D42">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0" w:history="1">
        <w:r w:rsidRPr="007E31A8">
          <w:rPr>
            <w:rStyle w:val="af"/>
          </w:rPr>
          <w:t>About this document</w:t>
        </w:r>
        <w:r>
          <w:rPr>
            <w:webHidden/>
          </w:rPr>
          <w:tab/>
        </w:r>
        <w:r>
          <w:rPr>
            <w:webHidden/>
          </w:rPr>
          <w:fldChar w:fldCharType="begin"/>
        </w:r>
        <w:r>
          <w:rPr>
            <w:webHidden/>
          </w:rPr>
          <w:instrText xml:space="preserve"> PAGEREF _Toc94098160 \h </w:instrText>
        </w:r>
        <w:r>
          <w:rPr>
            <w:webHidden/>
          </w:rPr>
        </w:r>
        <w:r>
          <w:rPr>
            <w:webHidden/>
          </w:rPr>
          <w:fldChar w:fldCharType="separate"/>
        </w:r>
        <w:r>
          <w:rPr>
            <w:webHidden/>
          </w:rPr>
          <w:t>18</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1" w:history="1">
        <w:r w:rsidRPr="007E31A8">
          <w:rPr>
            <w:rStyle w:val="af"/>
          </w:rPr>
          <w:t>Introduction</w:t>
        </w:r>
        <w:r>
          <w:rPr>
            <w:webHidden/>
          </w:rPr>
          <w:tab/>
        </w:r>
        <w:r>
          <w:rPr>
            <w:webHidden/>
          </w:rPr>
          <w:fldChar w:fldCharType="begin"/>
        </w:r>
        <w:r>
          <w:rPr>
            <w:webHidden/>
          </w:rPr>
          <w:instrText xml:space="preserve"> PAGEREF _Toc94098161 \h </w:instrText>
        </w:r>
        <w:r>
          <w:rPr>
            <w:webHidden/>
          </w:rPr>
        </w:r>
        <w:r>
          <w:rPr>
            <w:webHidden/>
          </w:rPr>
          <w:fldChar w:fldCharType="separate"/>
        </w:r>
        <w:r>
          <w:rPr>
            <w:webHidden/>
          </w:rPr>
          <w:t>18</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2" w:history="1">
        <w:r w:rsidRPr="007E31A8">
          <w:rPr>
            <w:rStyle w:val="af"/>
          </w:rPr>
          <w:t>Consideration</w:t>
        </w:r>
        <w:r>
          <w:rPr>
            <w:webHidden/>
          </w:rPr>
          <w:tab/>
        </w:r>
        <w:r>
          <w:rPr>
            <w:webHidden/>
          </w:rPr>
          <w:fldChar w:fldCharType="begin"/>
        </w:r>
        <w:r>
          <w:rPr>
            <w:webHidden/>
          </w:rPr>
          <w:instrText xml:space="preserve"> PAGEREF _Toc94098162 \h </w:instrText>
        </w:r>
        <w:r>
          <w:rPr>
            <w:webHidden/>
          </w:rPr>
        </w:r>
        <w:r>
          <w:rPr>
            <w:webHidden/>
          </w:rPr>
          <w:fldChar w:fldCharType="separate"/>
        </w:r>
        <w:r>
          <w:rPr>
            <w:webHidden/>
          </w:rPr>
          <w:t>18</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3" w:history="1">
        <w:r w:rsidRPr="007E31A8">
          <w:rPr>
            <w:rStyle w:val="af"/>
          </w:rPr>
          <w:t>Maintenance statement</w:t>
        </w:r>
        <w:r>
          <w:rPr>
            <w:webHidden/>
          </w:rPr>
          <w:tab/>
        </w:r>
        <w:r>
          <w:rPr>
            <w:webHidden/>
          </w:rPr>
          <w:fldChar w:fldCharType="begin"/>
        </w:r>
        <w:r>
          <w:rPr>
            <w:webHidden/>
          </w:rPr>
          <w:instrText xml:space="preserve"> PAGEREF _Toc94098163 \h </w:instrText>
        </w:r>
        <w:r>
          <w:rPr>
            <w:webHidden/>
          </w:rPr>
        </w:r>
        <w:r>
          <w:rPr>
            <w:webHidden/>
          </w:rPr>
          <w:fldChar w:fldCharType="separate"/>
        </w:r>
        <w:r>
          <w:rPr>
            <w:webHidden/>
          </w:rPr>
          <w:t>20</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4" w:history="1">
        <w:r w:rsidRPr="007E31A8">
          <w:rPr>
            <w:rStyle w:val="af"/>
          </w:rPr>
          <w:t>Public MIBs list</w:t>
        </w:r>
        <w:r>
          <w:rPr>
            <w:webHidden/>
          </w:rPr>
          <w:tab/>
        </w:r>
        <w:r>
          <w:rPr>
            <w:webHidden/>
          </w:rPr>
          <w:fldChar w:fldCharType="begin"/>
        </w:r>
        <w:r>
          <w:rPr>
            <w:webHidden/>
          </w:rPr>
          <w:instrText xml:space="preserve"> PAGEREF _Toc94098164 \h </w:instrText>
        </w:r>
        <w:r>
          <w:rPr>
            <w:webHidden/>
          </w:rPr>
        </w:r>
        <w:r>
          <w:rPr>
            <w:webHidden/>
          </w:rPr>
          <w:fldChar w:fldCharType="separate"/>
        </w:r>
        <w:r>
          <w:rPr>
            <w:webHidden/>
          </w:rPr>
          <w:t>20</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5" w:history="1">
        <w:r w:rsidRPr="007E31A8">
          <w:rPr>
            <w:rStyle w:val="af"/>
          </w:rPr>
          <w:t>Private MIBs list</w:t>
        </w:r>
        <w:r>
          <w:rPr>
            <w:webHidden/>
          </w:rPr>
          <w:tab/>
        </w:r>
        <w:r>
          <w:rPr>
            <w:webHidden/>
          </w:rPr>
          <w:fldChar w:fldCharType="begin"/>
        </w:r>
        <w:r>
          <w:rPr>
            <w:webHidden/>
          </w:rPr>
          <w:instrText xml:space="preserve"> PAGEREF _Toc94098165 \h </w:instrText>
        </w:r>
        <w:r>
          <w:rPr>
            <w:webHidden/>
          </w:rPr>
        </w:r>
        <w:r>
          <w:rPr>
            <w:webHidden/>
          </w:rPr>
          <w:fldChar w:fldCharType="separate"/>
        </w:r>
        <w:r>
          <w:rPr>
            <w:webHidden/>
          </w:rPr>
          <w:t>23</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6" w:history="1">
        <w:r w:rsidRPr="007E31A8">
          <w:rPr>
            <w:rStyle w:val="af"/>
          </w:rPr>
          <w:t>Supported Standard Notifications</w:t>
        </w:r>
        <w:r>
          <w:rPr>
            <w:webHidden/>
          </w:rPr>
          <w:tab/>
        </w:r>
        <w:r>
          <w:rPr>
            <w:webHidden/>
          </w:rPr>
          <w:fldChar w:fldCharType="begin"/>
        </w:r>
        <w:r>
          <w:rPr>
            <w:webHidden/>
          </w:rPr>
          <w:instrText xml:space="preserve"> PAGEREF _Toc94098166 \h </w:instrText>
        </w:r>
        <w:r>
          <w:rPr>
            <w:webHidden/>
          </w:rPr>
        </w:r>
        <w:r>
          <w:rPr>
            <w:webHidden/>
          </w:rPr>
          <w:fldChar w:fldCharType="separate"/>
        </w:r>
        <w:r>
          <w:rPr>
            <w:webHidden/>
          </w:rPr>
          <w:t>26</w:t>
        </w:r>
        <w:r>
          <w:rPr>
            <w:webHidden/>
          </w:rPr>
          <w:fldChar w:fldCharType="end"/>
        </w:r>
      </w:hyperlink>
    </w:p>
    <w:p w:rsidR="00AA5D42" w:rsidRDefault="00AA5D42">
      <w:pPr>
        <w:pStyle w:val="10"/>
        <w:rPr>
          <w:rFonts w:asciiTheme="minorHAnsi" w:eastAsiaTheme="minorEastAsia" w:hAnsiTheme="minorHAnsi" w:cstheme="minorBidi"/>
          <w:bCs w:val="0"/>
          <w:color w:val="auto"/>
          <w:kern w:val="2"/>
          <w:sz w:val="21"/>
          <w:szCs w:val="22"/>
        </w:rPr>
      </w:pPr>
      <w:hyperlink w:anchor="_Toc94098167" w:history="1">
        <w:r w:rsidRPr="007E31A8">
          <w:rPr>
            <w:rStyle w:val="af"/>
          </w:rPr>
          <w:t>Supported Private Notifications</w:t>
        </w:r>
        <w:r>
          <w:rPr>
            <w:webHidden/>
          </w:rPr>
          <w:tab/>
        </w:r>
        <w:r>
          <w:rPr>
            <w:webHidden/>
          </w:rPr>
          <w:fldChar w:fldCharType="begin"/>
        </w:r>
        <w:r>
          <w:rPr>
            <w:webHidden/>
          </w:rPr>
          <w:instrText xml:space="preserve"> PAGEREF _Toc94098167 \h </w:instrText>
        </w:r>
        <w:r>
          <w:rPr>
            <w:webHidden/>
          </w:rPr>
        </w:r>
        <w:r>
          <w:rPr>
            <w:webHidden/>
          </w:rPr>
          <w:fldChar w:fldCharType="separate"/>
        </w:r>
        <w:r>
          <w:rPr>
            <w:webHidden/>
          </w:rPr>
          <w:t>32</w:t>
        </w:r>
        <w:r>
          <w:rPr>
            <w:webHidden/>
          </w:rPr>
          <w:fldChar w:fldCharType="end"/>
        </w:r>
      </w:hyperlink>
    </w:p>
    <w:p w:rsidR="003C06AE" w:rsidRDefault="00BB7EF5" w:rsidP="003C06AE">
      <w:r w:rsidRPr="00AB3E21">
        <w:rPr>
          <w:rFonts w:eastAsia="黑体"/>
          <w:bCs/>
          <w:color w:val="0090C8"/>
          <w:kern w:val="0"/>
        </w:rPr>
        <w:fldChar w:fldCharType="end"/>
      </w:r>
    </w:p>
    <w:p w:rsidR="003C06AE" w:rsidRDefault="003C06AE" w:rsidP="003C06AE"/>
    <w:p w:rsidR="003C06AE" w:rsidRDefault="003C06AE" w:rsidP="003C06AE"/>
    <w:p w:rsidR="003C06AE" w:rsidRDefault="003C06AE">
      <w:pPr>
        <w:spacing w:before="0"/>
        <w:ind w:left="0"/>
        <w:jc w:val="left"/>
        <w:rPr>
          <w:rFonts w:ascii="Futura Hv" w:eastAsia="黑体" w:hAnsi="Futura Hv"/>
          <w:color w:val="0090C8"/>
          <w:kern w:val="0"/>
          <w:sz w:val="48"/>
          <w:szCs w:val="48"/>
        </w:rPr>
      </w:pPr>
      <w:r>
        <w:br w:type="page"/>
      </w:r>
    </w:p>
    <w:bookmarkEnd w:id="0"/>
    <w:bookmarkEnd w:id="1"/>
    <w:bookmarkEnd w:id="2"/>
    <w:bookmarkEnd w:id="3"/>
    <w:p w:rsidR="00AE7C6E" w:rsidRPr="004F19E7" w:rsidRDefault="00AE7C6E" w:rsidP="00AE7C6E">
      <w:pPr>
        <w:ind w:left="0"/>
        <w:rPr>
          <w:rFonts w:eastAsia="黑体"/>
          <w:bCs/>
          <w:color w:val="0090C8"/>
          <w:kern w:val="0"/>
        </w:rPr>
        <w:sectPr w:rsidR="00AE7C6E" w:rsidRPr="004F19E7" w:rsidSect="00227AAE">
          <w:headerReference w:type="default" r:id="rId77"/>
          <w:footerReference w:type="default" r:id="rId78"/>
          <w:pgSz w:w="11907" w:h="16160" w:code="162"/>
          <w:pgMar w:top="1247" w:right="1134" w:bottom="1247" w:left="1134" w:header="851" w:footer="851" w:gutter="0"/>
          <w:pgNumType w:fmt="lowerRoman" w:start="1"/>
          <w:cols w:space="425"/>
          <w:docGrid w:linePitch="312"/>
        </w:sectPr>
      </w:pPr>
    </w:p>
    <w:p w:rsidR="00EF50BA" w:rsidRDefault="00EF50BA">
      <w:pPr>
        <w:spacing w:before="0"/>
        <w:ind w:left="0"/>
        <w:jc w:val="left"/>
        <w:rPr>
          <w:rFonts w:ascii="Futura Hv" w:eastAsia="黑体" w:hAnsi="Futura Hv"/>
          <w:color w:val="0090C8"/>
          <w:kern w:val="0"/>
          <w:sz w:val="48"/>
          <w:szCs w:val="48"/>
        </w:rPr>
      </w:pPr>
      <w:r>
        <w:lastRenderedPageBreak/>
        <w:br w:type="page"/>
      </w:r>
    </w:p>
    <w:p w:rsidR="00EF50BA" w:rsidRPr="001B2EA4" w:rsidRDefault="00EF50BA" w:rsidP="00EF50BA">
      <w:pPr>
        <w:pStyle w:val="1"/>
      </w:pPr>
      <w:bookmarkStart w:id="26" w:name="_Toc94098160"/>
      <w:r w:rsidRPr="001B2EA4">
        <w:lastRenderedPageBreak/>
        <w:t>About this document</w:t>
      </w:r>
      <w:bookmarkEnd w:id="26"/>
    </w:p>
    <w:p w:rsidR="00EF50BA" w:rsidRPr="001B2EA4" w:rsidRDefault="00EF50BA" w:rsidP="00EF50BA">
      <w:r w:rsidRPr="001B2EA4">
        <w:t xml:space="preserve">This document describes Management Information Base (MIB) and objects in them, which are supported by H3C </w:t>
      </w:r>
      <w:r w:rsidRPr="001B2EA4">
        <w:rPr>
          <w:rFonts w:hint="eastAsia"/>
        </w:rPr>
        <w:t>p</w:t>
      </w:r>
      <w:r w:rsidRPr="001B2EA4">
        <w:t>roducts. It is supposed that this document gives a guideline for usage of MIBs in H3C products.</w:t>
      </w:r>
    </w:p>
    <w:p w:rsidR="00EF50BA" w:rsidRPr="001B2EA4" w:rsidRDefault="00EF50BA" w:rsidP="00EF50BA">
      <w:pPr>
        <w:pStyle w:val="1"/>
      </w:pPr>
      <w:bookmarkStart w:id="27" w:name="_Toc397420141"/>
      <w:bookmarkStart w:id="28" w:name="_Toc94098161"/>
      <w:r w:rsidRPr="001B2EA4">
        <w:t>Introduction</w:t>
      </w:r>
      <w:bookmarkEnd w:id="27"/>
      <w:bookmarkEnd w:id="28"/>
    </w:p>
    <w:p w:rsidR="00EF50BA" w:rsidRPr="001B2EA4" w:rsidRDefault="00EF50BA" w:rsidP="00EF50BA">
      <w:bookmarkStart w:id="29" w:name="_Toc146089612"/>
      <w:r w:rsidRPr="001B2EA4">
        <w:t>This document contains “</w:t>
      </w:r>
      <w:hyperlink w:anchor="_Public_MIBs_List" w:history="1">
        <w:r w:rsidR="00AA5D42" w:rsidRPr="00AA5D42">
          <w:rPr>
            <w:rStyle w:val="af"/>
          </w:rPr>
          <w:t>_Public_MIBs_List</w:t>
        </w:r>
      </w:hyperlink>
      <w:r w:rsidRPr="001B2EA4">
        <w:t>” section and “</w:t>
      </w:r>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hyperlink w:anchor="_Private_MIBs_list" w:history="1">
        <w:r w:rsidR="00AA5D42" w:rsidRPr="00AA5D42">
          <w:rPr>
            <w:rStyle w:val="af"/>
          </w:rPr>
          <w:t>_Private_MIBs_list</w:t>
        </w:r>
      </w:hyperlink>
      <w:r w:rsidRPr="001B2EA4">
        <w:t xml:space="preserve">” section. </w:t>
      </w:r>
    </w:p>
    <w:p w:rsidR="00EF50BA" w:rsidRPr="001B2EA4" w:rsidRDefault="00EF50BA" w:rsidP="00EF50BA">
      <w:r w:rsidRPr="001B2EA4">
        <w:t>The “Public MIB List” provides a MIB list containing the Internet standard MIBs supported by products. The “Private MIB List” provides H3C private MIB list.</w:t>
      </w:r>
    </w:p>
    <w:p w:rsidR="00EF50BA" w:rsidRPr="001B2EA4" w:rsidRDefault="00EF50BA" w:rsidP="00EF50BA">
      <w:r w:rsidRPr="001B2EA4">
        <w:t>The following chapters describe the implementation of the objects of all public and private MIBs.</w:t>
      </w:r>
    </w:p>
    <w:p w:rsidR="00EF50BA" w:rsidRPr="001B2EA4" w:rsidRDefault="00EF50BA" w:rsidP="00EF50BA">
      <w:r w:rsidRPr="001B2EA4">
        <w:t>At the end of document, supported traps</w:t>
      </w:r>
      <w:r w:rsidRPr="001B2EA4">
        <w:rPr>
          <w:rFonts w:hint="eastAsia"/>
        </w:rPr>
        <w:t>/notifications</w:t>
      </w:r>
      <w:r w:rsidRPr="001B2EA4">
        <w:t xml:space="preserve"> are presented.</w:t>
      </w:r>
    </w:p>
    <w:p w:rsidR="00EF50BA" w:rsidRPr="001B2EA4" w:rsidRDefault="00EF50BA" w:rsidP="00EF50BA">
      <w:pPr>
        <w:pStyle w:val="1"/>
      </w:pPr>
      <w:bookmarkStart w:id="30" w:name="_Toc397420142"/>
      <w:bookmarkStart w:id="31" w:name="_Toc94098162"/>
      <w:r w:rsidRPr="001B2EA4">
        <w:t>Consideration</w:t>
      </w:r>
      <w:bookmarkEnd w:id="29"/>
      <w:bookmarkEnd w:id="30"/>
      <w:bookmarkEnd w:id="31"/>
    </w:p>
    <w:p w:rsidR="00EF50BA" w:rsidRPr="001B2EA4" w:rsidRDefault="00EF50BA" w:rsidP="00EF50BA">
      <w:pPr>
        <w:pStyle w:val="ItemList"/>
      </w:pPr>
      <w:r w:rsidRPr="001B2EA4">
        <w:t>Whether all MIBs listed here are supported by products</w:t>
      </w:r>
    </w:p>
    <w:p w:rsidR="00EF50BA" w:rsidRPr="001B2EA4" w:rsidRDefault="00EF50BA" w:rsidP="00EF50BA">
      <w:r w:rsidRPr="001B2EA4">
        <w:t>H3C software platform provides a collection of MIB</w:t>
      </w:r>
      <w:r w:rsidRPr="001B2EA4">
        <w:rPr>
          <w:rFonts w:hint="eastAsia"/>
        </w:rPr>
        <w:t>s</w:t>
      </w:r>
      <w:r w:rsidRPr="001B2EA4">
        <w:t xml:space="preserve"> to meet the needs of all series of products. </w:t>
      </w:r>
      <w:r w:rsidRPr="001B2EA4">
        <w:rPr>
          <w:rFonts w:hint="eastAsia"/>
        </w:rPr>
        <w:t>However, a MIB is not necessarily supported even if it</w:t>
      </w:r>
      <w:r w:rsidRPr="001B2EA4">
        <w:t xml:space="preserve"> is included in a specific product software release.</w:t>
      </w:r>
      <w:r w:rsidRPr="001B2EA4">
        <w:rPr>
          <w:rFonts w:hint="eastAsia"/>
        </w:rPr>
        <w:t xml:space="preserve"> S</w:t>
      </w:r>
      <w:r w:rsidRPr="001B2EA4">
        <w:t>ome MIBs m</w:t>
      </w:r>
      <w:r w:rsidRPr="001B2EA4">
        <w:rPr>
          <w:rFonts w:hint="eastAsia"/>
        </w:rPr>
        <w:t>ay</w:t>
      </w:r>
      <w:r w:rsidRPr="001B2EA4">
        <w:t xml:space="preserve"> work (The </w:t>
      </w:r>
      <w:r w:rsidRPr="001B2EA4">
        <w:rPr>
          <w:rFonts w:hint="eastAsia"/>
        </w:rPr>
        <w:t xml:space="preserve">MIB </w:t>
      </w:r>
      <w:r w:rsidRPr="001B2EA4">
        <w:t>objects can be read, or set from a</w:t>
      </w:r>
      <w:r w:rsidRPr="001B2EA4">
        <w:rPr>
          <w:rFonts w:hint="eastAsia"/>
        </w:rPr>
        <w:t>n</w:t>
      </w:r>
      <w:r w:rsidRPr="001B2EA4">
        <w:t xml:space="preserve"> NMS.), </w:t>
      </w:r>
      <w:r w:rsidRPr="001B2EA4">
        <w:rPr>
          <w:rFonts w:hint="eastAsia"/>
        </w:rPr>
        <w:t xml:space="preserve">but </w:t>
      </w:r>
      <w:r w:rsidRPr="001B2EA4">
        <w:t>they have not been verified or tested on</w:t>
      </w:r>
      <w:r w:rsidRPr="001B2EA4">
        <w:rPr>
          <w:rFonts w:hint="eastAsia"/>
        </w:rPr>
        <w:t xml:space="preserve"> any</w:t>
      </w:r>
      <w:r w:rsidRPr="001B2EA4">
        <w:t xml:space="preserve"> products.</w:t>
      </w:r>
    </w:p>
    <w:p w:rsidR="00EF50BA" w:rsidRPr="001B2EA4" w:rsidRDefault="00EF50BA" w:rsidP="00EF50BA">
      <w:r w:rsidRPr="001B2EA4">
        <w:t>If a MIB</w:t>
      </w:r>
      <w:r w:rsidRPr="001B2EA4">
        <w:rPr>
          <w:rFonts w:hint="eastAsia"/>
        </w:rPr>
        <w:t xml:space="preserve"> (or MIB object)</w:t>
      </w:r>
      <w:r w:rsidRPr="001B2EA4">
        <w:t xml:space="preserve"> is included in a software release but not in th</w:t>
      </w:r>
      <w:r w:rsidRPr="001B2EA4">
        <w:rPr>
          <w:rFonts w:hint="eastAsia"/>
        </w:rPr>
        <w:t>is</w:t>
      </w:r>
      <w:r w:rsidRPr="001B2EA4">
        <w:t xml:space="preserve"> document, this MIB</w:t>
      </w:r>
      <w:r w:rsidRPr="001B2EA4">
        <w:rPr>
          <w:rFonts w:hint="eastAsia"/>
        </w:rPr>
        <w:t xml:space="preserve"> (or MIB object)</w:t>
      </w:r>
      <w:r w:rsidRPr="001B2EA4">
        <w:t xml:space="preserve"> is not supported (not tested at least). If a MIB (or MIB object) can work, but is commented </w:t>
      </w:r>
      <w:r w:rsidRPr="001B2EA4">
        <w:rPr>
          <w:rFonts w:hint="eastAsia"/>
        </w:rPr>
        <w:t>as</w:t>
      </w:r>
      <w:r w:rsidRPr="001B2EA4">
        <w:t xml:space="preserve"> “Not supported”, it is not supported (or not tested at least).</w:t>
      </w:r>
    </w:p>
    <w:p w:rsidR="00EF50BA" w:rsidRPr="001B2EA4" w:rsidRDefault="00EF50BA" w:rsidP="00EF50BA">
      <w:r w:rsidRPr="001B2EA4">
        <w:rPr>
          <w:rFonts w:hint="eastAsia"/>
        </w:rPr>
        <w:t>This document provides you with abundant MIBs. A MIB is supported only if the corresponding</w:t>
      </w:r>
      <w:r w:rsidRPr="001B2EA4">
        <w:t xml:space="preserve"> feature or function </w:t>
      </w:r>
      <w:r w:rsidRPr="001B2EA4">
        <w:rPr>
          <w:rFonts w:hint="eastAsia"/>
        </w:rPr>
        <w:t>is</w:t>
      </w:r>
      <w:r w:rsidRPr="001B2EA4">
        <w:t xml:space="preserve"> supported.</w:t>
      </w:r>
      <w:r w:rsidRPr="001B2EA4">
        <w:rPr>
          <w:rFonts w:hint="eastAsia"/>
        </w:rPr>
        <w:t xml:space="preserve"> And if a MIB (table or scalar object) is not in this document, it represents that this MIB (table or scalar object) is not supported.</w:t>
      </w:r>
    </w:p>
    <w:p w:rsidR="00EF50BA" w:rsidRPr="001B2EA4" w:rsidRDefault="00EF50BA" w:rsidP="00EF50BA">
      <w:r w:rsidRPr="001B2EA4">
        <w:t xml:space="preserve">If a MIB is not supported or implemented, the notifications or traps (if </w:t>
      </w:r>
      <w:r w:rsidRPr="001B2EA4">
        <w:rPr>
          <w:rFonts w:hint="eastAsia"/>
        </w:rPr>
        <w:t>any</w:t>
      </w:r>
      <w:r w:rsidRPr="001B2EA4">
        <w:t>) of the MIB are not supported as well.</w:t>
      </w:r>
    </w:p>
    <w:p w:rsidR="00EF50BA" w:rsidRPr="001B2EA4" w:rsidRDefault="00EF50BA" w:rsidP="00EF50BA">
      <w:r w:rsidRPr="001B2EA4">
        <w:t>In consideration of compatibility with</w:t>
      </w:r>
      <w:r w:rsidRPr="001B2EA4">
        <w:rPr>
          <w:rFonts w:hint="eastAsia"/>
        </w:rPr>
        <w:t xml:space="preserve"> the</w:t>
      </w:r>
      <w:r w:rsidRPr="001B2EA4">
        <w:t xml:space="preserve"> </w:t>
      </w:r>
      <w:r w:rsidRPr="001B2EA4">
        <w:rPr>
          <w:rFonts w:hint="eastAsia"/>
        </w:rPr>
        <w:t>lower</w:t>
      </w:r>
      <w:r w:rsidRPr="001B2EA4">
        <w:t xml:space="preserve"> </w:t>
      </w:r>
      <w:r w:rsidRPr="001B2EA4">
        <w:rPr>
          <w:rFonts w:hint="eastAsia"/>
        </w:rPr>
        <w:t>versions and</w:t>
      </w:r>
      <w:r w:rsidRPr="001B2EA4">
        <w:t xml:space="preserve"> third party NMS implementation, some MIBs are deprecated and/or obsolete</w:t>
      </w:r>
      <w:r w:rsidRPr="001B2EA4">
        <w:rPr>
          <w:rFonts w:hint="eastAsia"/>
        </w:rPr>
        <w:t>,</w:t>
      </w:r>
      <w:r w:rsidRPr="001B2EA4">
        <w:t xml:space="preserve"> but </w:t>
      </w:r>
      <w:r w:rsidRPr="001B2EA4">
        <w:rPr>
          <w:rFonts w:hint="eastAsia"/>
        </w:rPr>
        <w:t xml:space="preserve">they </w:t>
      </w:r>
      <w:r w:rsidRPr="001B2EA4">
        <w:t>cannot be removed from the software release.</w:t>
      </w:r>
    </w:p>
    <w:p w:rsidR="00EF50BA" w:rsidRDefault="00EF50BA" w:rsidP="00EF50BA">
      <w:r w:rsidRPr="001B2EA4">
        <w:t xml:space="preserve">MIBs and </w:t>
      </w:r>
      <w:r w:rsidRPr="001B2EA4">
        <w:rPr>
          <w:rFonts w:hint="eastAsia"/>
        </w:rPr>
        <w:t>MIB</w:t>
      </w:r>
      <w:r w:rsidRPr="001B2EA4">
        <w:t xml:space="preserve"> objects </w:t>
      </w:r>
      <w:r w:rsidRPr="001B2EA4">
        <w:rPr>
          <w:rFonts w:hint="eastAsia"/>
        </w:rPr>
        <w:t>may be</w:t>
      </w:r>
      <w:r w:rsidRPr="001B2EA4">
        <w:t xml:space="preserve"> updated (</w:t>
      </w:r>
      <w:r w:rsidRPr="001B2EA4">
        <w:rPr>
          <w:rFonts w:hint="eastAsia"/>
        </w:rPr>
        <w:t>adding new</w:t>
      </w:r>
      <w:r w:rsidRPr="001B2EA4">
        <w:t xml:space="preserve"> </w:t>
      </w:r>
      <w:r w:rsidRPr="001B2EA4">
        <w:rPr>
          <w:rFonts w:hint="eastAsia"/>
        </w:rPr>
        <w:t xml:space="preserve">ones </w:t>
      </w:r>
      <w:r w:rsidRPr="001B2EA4">
        <w:t>or modification</w:t>
      </w:r>
      <w:r w:rsidRPr="001B2EA4">
        <w:rPr>
          <w:rFonts w:hint="eastAsia"/>
        </w:rPr>
        <w:t xml:space="preserve"> to the old ones</w:t>
      </w:r>
      <w:r w:rsidRPr="001B2EA4">
        <w:t xml:space="preserve">). To </w:t>
      </w:r>
      <w:r w:rsidRPr="001B2EA4">
        <w:rPr>
          <w:rFonts w:hint="eastAsia"/>
        </w:rPr>
        <w:t>get</w:t>
      </w:r>
      <w:r w:rsidRPr="001B2EA4">
        <w:t xml:space="preserve"> specific MIB information, </w:t>
      </w:r>
      <w:r w:rsidRPr="001B2EA4">
        <w:rPr>
          <w:rFonts w:hint="eastAsia"/>
        </w:rPr>
        <w:t>refer to</w:t>
      </w:r>
      <w:r w:rsidRPr="001B2EA4">
        <w:t xml:space="preserve"> the newest private MIB structure and Internet Standard MIBs supported by H3C.</w:t>
      </w:r>
    </w:p>
    <w:p w:rsidR="00EF50BA" w:rsidRPr="001B2EA4" w:rsidRDefault="00EF50BA" w:rsidP="00EF50BA"/>
    <w:p w:rsidR="00EF50BA" w:rsidRPr="001B2EA4" w:rsidRDefault="00EF50BA" w:rsidP="00EF50BA">
      <w:pPr>
        <w:pStyle w:val="ItemList"/>
      </w:pPr>
      <w:r w:rsidRPr="001B2EA4">
        <w:t>Difference between MIB and Command Line Interface (CLI)</w:t>
      </w:r>
    </w:p>
    <w:p w:rsidR="00EF50BA" w:rsidRPr="001B2EA4" w:rsidRDefault="00EF50BA" w:rsidP="00EF50BA">
      <w:r w:rsidRPr="001B2EA4">
        <w:t>Although</w:t>
      </w:r>
      <w:r w:rsidRPr="001B2EA4">
        <w:rPr>
          <w:rFonts w:hint="eastAsia"/>
        </w:rPr>
        <w:t xml:space="preserve"> you can perform configurations on the device through</w:t>
      </w:r>
      <w:r w:rsidRPr="001B2EA4">
        <w:t xml:space="preserve"> MIB, CLI is a basic way to make configuration</w:t>
      </w:r>
      <w:r w:rsidRPr="001B2EA4">
        <w:rPr>
          <w:rFonts w:hint="eastAsia"/>
        </w:rPr>
        <w:t>s</w:t>
      </w:r>
      <w:r w:rsidRPr="001B2EA4">
        <w:t xml:space="preserve"> on the device. In some cases, MIB operation</w:t>
      </w:r>
      <w:r w:rsidRPr="001B2EA4">
        <w:rPr>
          <w:rFonts w:hint="eastAsia"/>
        </w:rPr>
        <w:t>s</w:t>
      </w:r>
      <w:r w:rsidRPr="001B2EA4">
        <w:t xml:space="preserve"> and CLI operations</w:t>
      </w:r>
      <w:r w:rsidRPr="001B2EA4">
        <w:rPr>
          <w:rFonts w:hint="eastAsia"/>
        </w:rPr>
        <w:t xml:space="preserve"> have the same effect</w:t>
      </w:r>
      <w:r w:rsidRPr="001B2EA4">
        <w:t>.</w:t>
      </w:r>
    </w:p>
    <w:p w:rsidR="00EF50BA" w:rsidRPr="001B2EA4" w:rsidRDefault="00EF50BA" w:rsidP="00EF50BA">
      <w:r w:rsidRPr="001B2EA4">
        <w:lastRenderedPageBreak/>
        <w:t xml:space="preserve">There are some limits on </w:t>
      </w:r>
      <w:r w:rsidRPr="001B2EA4">
        <w:rPr>
          <w:rFonts w:hint="eastAsia"/>
        </w:rPr>
        <w:t xml:space="preserve">the </w:t>
      </w:r>
      <w:r w:rsidRPr="001B2EA4">
        <w:t>usage of character</w:t>
      </w:r>
      <w:r w:rsidRPr="001B2EA4">
        <w:rPr>
          <w:rFonts w:hint="eastAsia"/>
        </w:rPr>
        <w:t>s</w:t>
      </w:r>
      <w:r w:rsidRPr="001B2EA4">
        <w:t xml:space="preserve"> </w:t>
      </w:r>
      <w:r w:rsidRPr="001B2EA4">
        <w:rPr>
          <w:rFonts w:hint="eastAsia"/>
        </w:rPr>
        <w:t>at the</w:t>
      </w:r>
      <w:r w:rsidRPr="001B2EA4">
        <w:t xml:space="preserve"> CLI. For example, in the following CLI, space is used as </w:t>
      </w:r>
      <w:r w:rsidRPr="001B2EA4">
        <w:rPr>
          <w:rFonts w:hint="eastAsia"/>
        </w:rPr>
        <w:t xml:space="preserve">a </w:t>
      </w:r>
      <w:r w:rsidRPr="001B2EA4">
        <w:t>delimiter to separate sysname and H3C.</w:t>
      </w:r>
    </w:p>
    <w:p w:rsidR="00EF50BA" w:rsidRPr="001B2EA4" w:rsidRDefault="00EF50BA" w:rsidP="00EF50BA">
      <w:r w:rsidRPr="001B2EA4">
        <w:t>[H3C]</w:t>
      </w:r>
      <w:r w:rsidRPr="001B2EA4">
        <w:rPr>
          <w:rFonts w:hint="eastAsia"/>
        </w:rPr>
        <w:t xml:space="preserve"> </w:t>
      </w:r>
      <w:r w:rsidRPr="001B2EA4">
        <w:t>sysname H3C</w:t>
      </w:r>
    </w:p>
    <w:p w:rsidR="00EF50BA" w:rsidRPr="001B2EA4" w:rsidRDefault="00EF50BA" w:rsidP="00EF50BA">
      <w:r w:rsidRPr="001B2EA4">
        <w:rPr>
          <w:rFonts w:hint="eastAsia"/>
        </w:rPr>
        <w:t>C</w:t>
      </w:r>
      <w:r w:rsidRPr="001B2EA4">
        <w:t xml:space="preserve">haracter ‘?’ is used as a help indicator in </w:t>
      </w:r>
      <w:r w:rsidRPr="001B2EA4">
        <w:rPr>
          <w:rFonts w:hint="eastAsia"/>
        </w:rPr>
        <w:t xml:space="preserve">the </w:t>
      </w:r>
      <w:r w:rsidRPr="001B2EA4">
        <w:t xml:space="preserve">CLI. </w:t>
      </w:r>
      <w:r w:rsidRPr="001B2EA4">
        <w:rPr>
          <w:rFonts w:hint="eastAsia"/>
        </w:rPr>
        <w:t>If you type</w:t>
      </w:r>
      <w:r w:rsidRPr="001B2EA4">
        <w:t xml:space="preserve"> </w:t>
      </w:r>
      <w:r w:rsidRPr="001B2EA4">
        <w:rPr>
          <w:rFonts w:hint="eastAsia"/>
        </w:rPr>
        <w:t xml:space="preserve">the character </w:t>
      </w:r>
      <w:r w:rsidRPr="001B2EA4">
        <w:t xml:space="preserve">‘?’ in the following CLI, </w:t>
      </w:r>
      <w:r w:rsidRPr="001B2EA4">
        <w:rPr>
          <w:rFonts w:hint="eastAsia"/>
        </w:rPr>
        <w:t xml:space="preserve">a </w:t>
      </w:r>
      <w:r w:rsidRPr="001B2EA4">
        <w:t xml:space="preserve">help message </w:t>
      </w:r>
      <w:r w:rsidRPr="001B2EA4">
        <w:rPr>
          <w:rFonts w:hint="eastAsia"/>
        </w:rPr>
        <w:t>is displayed</w:t>
      </w:r>
      <w:r w:rsidRPr="001B2EA4">
        <w:t>.</w:t>
      </w:r>
    </w:p>
    <w:p w:rsidR="00EF50BA" w:rsidRPr="001B2EA4" w:rsidRDefault="00EF50BA" w:rsidP="00EF50BA">
      <w:r w:rsidRPr="001B2EA4">
        <w:t>For example:</w:t>
      </w:r>
    </w:p>
    <w:p w:rsidR="00EF50BA" w:rsidRPr="001B2EA4" w:rsidRDefault="00EF50BA" w:rsidP="00EF50BA">
      <w:r w:rsidRPr="001B2EA4">
        <w:t>[H3C]</w:t>
      </w:r>
      <w:r w:rsidRPr="001B2EA4">
        <w:rPr>
          <w:rFonts w:hint="eastAsia"/>
        </w:rPr>
        <w:t xml:space="preserve"> </w:t>
      </w:r>
      <w:r w:rsidRPr="001B2EA4">
        <w:t>sysname ?</w:t>
      </w:r>
    </w:p>
    <w:p w:rsidR="00EF50BA" w:rsidRPr="001B2EA4" w:rsidRDefault="00EF50BA" w:rsidP="00EF50BA">
      <w:r w:rsidRPr="001B2EA4">
        <w:t>STRING&lt;1-30&gt;</w:t>
      </w:r>
      <w:r w:rsidRPr="001B2EA4">
        <w:rPr>
          <w:rFonts w:hint="eastAsia"/>
        </w:rPr>
        <w:t xml:space="preserve"> </w:t>
      </w:r>
      <w:r w:rsidRPr="001B2EA4">
        <w:t>System name (1 to 30 characters)</w:t>
      </w:r>
    </w:p>
    <w:p w:rsidR="00EF50BA" w:rsidRPr="001B2EA4" w:rsidRDefault="00EF50BA" w:rsidP="00EF50BA">
      <w:r w:rsidRPr="001B2EA4">
        <w:t xml:space="preserve">Because of the limitation of the length of </w:t>
      </w:r>
      <w:r w:rsidRPr="001B2EA4">
        <w:rPr>
          <w:rFonts w:hint="eastAsia"/>
        </w:rPr>
        <w:t xml:space="preserve">the </w:t>
      </w:r>
      <w:r w:rsidRPr="001B2EA4">
        <w:t>CLI, some configuration</w:t>
      </w:r>
      <w:r w:rsidRPr="001B2EA4">
        <w:rPr>
          <w:rFonts w:hint="eastAsia"/>
        </w:rPr>
        <w:t>s</w:t>
      </w:r>
      <w:r w:rsidRPr="001B2EA4">
        <w:t xml:space="preserve"> for “OCTET STRING” MIB object via SNMP may not be restored </w:t>
      </w:r>
      <w:r w:rsidRPr="001B2EA4">
        <w:rPr>
          <w:rFonts w:hint="eastAsia"/>
        </w:rPr>
        <w:t>at the</w:t>
      </w:r>
      <w:r w:rsidRPr="001B2EA4">
        <w:t xml:space="preserve"> CLI. </w:t>
      </w:r>
      <w:r w:rsidRPr="001B2EA4">
        <w:rPr>
          <w:rFonts w:hint="eastAsia"/>
        </w:rPr>
        <w:t>You are recommended to</w:t>
      </w:r>
      <w:r w:rsidRPr="001B2EA4">
        <w:t xml:space="preserve"> take the length limitation of CLI into account when executing configuration</w:t>
      </w:r>
      <w:r w:rsidRPr="001B2EA4">
        <w:rPr>
          <w:rFonts w:hint="eastAsia"/>
        </w:rPr>
        <w:t>s</w:t>
      </w:r>
      <w:r w:rsidRPr="001B2EA4">
        <w:t xml:space="preserve"> via MIB.</w:t>
      </w:r>
    </w:p>
    <w:p w:rsidR="00EF50BA" w:rsidRDefault="00EF50BA" w:rsidP="00EF50BA">
      <w:r w:rsidRPr="001B2EA4">
        <w:rPr>
          <w:rFonts w:hint="eastAsia"/>
        </w:rPr>
        <w:t>I</w:t>
      </w:r>
      <w:r w:rsidRPr="001B2EA4">
        <w:t xml:space="preserve">f the value of </w:t>
      </w:r>
      <w:r w:rsidRPr="001B2EA4">
        <w:rPr>
          <w:rFonts w:hint="eastAsia"/>
        </w:rPr>
        <w:t xml:space="preserve">a </w:t>
      </w:r>
      <w:r w:rsidRPr="001B2EA4">
        <w:t>MIB object in</w:t>
      </w:r>
      <w:r w:rsidRPr="001B2EA4">
        <w:rPr>
          <w:rFonts w:hint="eastAsia"/>
        </w:rPr>
        <w:t xml:space="preserve"> the</w:t>
      </w:r>
      <w:r w:rsidRPr="001B2EA4">
        <w:t xml:space="preserve"> set operation contain</w:t>
      </w:r>
      <w:r w:rsidRPr="001B2EA4">
        <w:rPr>
          <w:rFonts w:hint="eastAsia"/>
        </w:rPr>
        <w:t>s</w:t>
      </w:r>
      <w:r w:rsidRPr="001B2EA4">
        <w:t xml:space="preserve"> special characters, such as ‘?’ or space, </w:t>
      </w:r>
      <w:r w:rsidRPr="001B2EA4">
        <w:rPr>
          <w:rFonts w:hint="eastAsia"/>
        </w:rPr>
        <w:t xml:space="preserve">you can perform </w:t>
      </w:r>
      <w:r w:rsidRPr="001B2EA4">
        <w:t xml:space="preserve">the set operation via MIB, but the value of these MIB objects cannot be restored at </w:t>
      </w:r>
      <w:r w:rsidRPr="001B2EA4">
        <w:rPr>
          <w:rFonts w:hint="eastAsia"/>
        </w:rPr>
        <w:t>the</w:t>
      </w:r>
      <w:r w:rsidRPr="001B2EA4">
        <w:t xml:space="preserve"> CLI</w:t>
      </w:r>
      <w:r w:rsidRPr="001B2EA4">
        <w:rPr>
          <w:rFonts w:hint="eastAsia"/>
        </w:rPr>
        <w:t>, and i</w:t>
      </w:r>
      <w:r w:rsidRPr="001B2EA4">
        <w:t xml:space="preserve">nformation will be lost. </w:t>
      </w:r>
      <w:r w:rsidRPr="001B2EA4">
        <w:rPr>
          <w:rFonts w:hint="eastAsia"/>
        </w:rPr>
        <w:t>Therefore, you are recommended to</w:t>
      </w:r>
      <w:r w:rsidRPr="001B2EA4">
        <w:t xml:space="preserve"> use visible characters (from 0x21 to 0x7E, except for 0x3F ‘?’) when </w:t>
      </w:r>
      <w:r w:rsidRPr="001B2EA4">
        <w:rPr>
          <w:rFonts w:hint="eastAsia"/>
        </w:rPr>
        <w:t>performing</w:t>
      </w:r>
      <w:r w:rsidRPr="001B2EA4">
        <w:t xml:space="preserve"> MIB operations.</w:t>
      </w:r>
    </w:p>
    <w:p w:rsidR="00EF50BA" w:rsidRPr="001B2EA4" w:rsidRDefault="00EF50BA" w:rsidP="00EF50BA"/>
    <w:p w:rsidR="00EF50BA" w:rsidRPr="001B2EA4" w:rsidRDefault="00EF50BA" w:rsidP="00EF50BA">
      <w:pPr>
        <w:pStyle w:val="ItemList"/>
      </w:pPr>
      <w:r w:rsidRPr="001B2EA4">
        <w:t>Table Format of MIB Information</w:t>
      </w:r>
    </w:p>
    <w:p w:rsidR="00EF50BA" w:rsidRPr="001B2EA4" w:rsidRDefault="00EF50BA" w:rsidP="00EF50BA">
      <w:r w:rsidRPr="001B2EA4">
        <w:t>In this document, scalar and tabular MIB object information is presented with the following table format. The Trap object excluded from such format of table.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F50BA" w:rsidRPr="009540D9" w:rsidTr="00EF50BA">
        <w:trPr>
          <w:cantSplit/>
          <w:tblHeader/>
        </w:trPr>
        <w:tc>
          <w:tcPr>
            <w:tcW w:w="300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Name</w:t>
            </w:r>
          </w:p>
        </w:tc>
        <w:tc>
          <w:tcPr>
            <w:tcW w:w="144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Access</w:t>
            </w:r>
          </w:p>
        </w:tc>
        <w:tc>
          <w:tcPr>
            <w:tcW w:w="100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PDS</w:t>
            </w:r>
          </w:p>
        </w:tc>
        <w:tc>
          <w:tcPr>
            <w:tcW w:w="288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Description</w:t>
            </w:r>
          </w:p>
        </w:tc>
      </w:tr>
      <w:tr w:rsidR="00EF50BA" w:rsidRPr="009540D9" w:rsidTr="00EF50BA">
        <w:trPr>
          <w:cantSplit/>
        </w:trPr>
        <w:tc>
          <w:tcPr>
            <w:tcW w:w="300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 xml:space="preserve">ifIndex (1.3.6.1.2.1.2.2.1.1) </w:t>
            </w:r>
          </w:p>
        </w:tc>
        <w:tc>
          <w:tcPr>
            <w:tcW w:w="144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read-only</w:t>
            </w:r>
          </w:p>
        </w:tc>
        <w:tc>
          <w:tcPr>
            <w:tcW w:w="100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Yes</w:t>
            </w:r>
          </w:p>
        </w:tc>
        <w:tc>
          <w:tcPr>
            <w:tcW w:w="288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As per MIB</w:t>
            </w:r>
          </w:p>
        </w:tc>
      </w:tr>
    </w:tbl>
    <w:p w:rsidR="00EF50BA" w:rsidRPr="001B2EA4" w:rsidRDefault="00EF50BA" w:rsidP="00EF50BA"/>
    <w:p w:rsidR="00EF50BA" w:rsidRPr="001B2EA4" w:rsidRDefault="00EF50BA" w:rsidP="00EF50BA">
      <w:r w:rsidRPr="001B2EA4">
        <w:t>The meanings of each column of the table are listed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6908"/>
      </w:tblGrid>
      <w:tr w:rsidR="00EF50BA" w:rsidRPr="00522330" w:rsidTr="00EF50BA">
        <w:trPr>
          <w:tblHeader/>
        </w:trPr>
        <w:tc>
          <w:tcPr>
            <w:tcW w:w="1372"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Item</w:t>
            </w:r>
          </w:p>
        </w:tc>
        <w:tc>
          <w:tcPr>
            <w:tcW w:w="6908"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Comments</w:t>
            </w:r>
          </w:p>
        </w:tc>
      </w:tr>
      <w:tr w:rsidR="00EF50BA" w:rsidRPr="00522330" w:rsidTr="00EF50BA">
        <w:tc>
          <w:tcPr>
            <w:tcW w:w="1372"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‘Name’</w:t>
            </w:r>
          </w:p>
        </w:tc>
        <w:tc>
          <w:tcPr>
            <w:tcW w:w="6908"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Name of the MIB object</w:t>
            </w:r>
          </w:p>
        </w:tc>
      </w:tr>
      <w:tr w:rsidR="00EF50BA" w:rsidRPr="00522330" w:rsidTr="00EF50BA">
        <w:tc>
          <w:tcPr>
            <w:tcW w:w="1372" w:type="dxa"/>
            <w:tcBorders>
              <w:top w:val="single" w:sz="12" w:space="0" w:color="auto"/>
            </w:tcBorders>
          </w:tcPr>
          <w:p w:rsidR="00EF50BA" w:rsidRPr="00FF5E1D" w:rsidRDefault="00EF50BA" w:rsidP="00EF50BA">
            <w:pPr>
              <w:pStyle w:val="TableText"/>
              <w:kinsoku w:val="0"/>
              <w:textAlignment w:val="top"/>
            </w:pPr>
            <w:r w:rsidRPr="00FF5E1D">
              <w:t>‘Access’</w:t>
            </w:r>
          </w:p>
        </w:tc>
        <w:tc>
          <w:tcPr>
            <w:tcW w:w="6908" w:type="dxa"/>
            <w:tcBorders>
              <w:top w:val="single" w:sz="12" w:space="0" w:color="auto"/>
            </w:tcBorders>
          </w:tcPr>
          <w:p w:rsidR="00EF50BA" w:rsidRPr="00FF5E1D" w:rsidRDefault="00EF50BA" w:rsidP="00EF50BA">
            <w:pPr>
              <w:pStyle w:val="TableText"/>
              <w:kinsoku w:val="0"/>
              <w:textAlignment w:val="top"/>
            </w:pPr>
            <w:r w:rsidRPr="00FF5E1D">
              <w:t>The ACCESS or MAX-ACCESS value as defined in MIBs.</w:t>
            </w:r>
          </w:p>
        </w:tc>
      </w:tr>
      <w:tr w:rsidR="00EF50BA" w:rsidRPr="00522330" w:rsidTr="00EF50BA">
        <w:tc>
          <w:tcPr>
            <w:tcW w:w="1372" w:type="dxa"/>
          </w:tcPr>
          <w:p w:rsidR="00EF50BA" w:rsidRPr="00FF5E1D" w:rsidRDefault="00EF50BA" w:rsidP="00EF50BA">
            <w:pPr>
              <w:pStyle w:val="TableText"/>
              <w:kinsoku w:val="0"/>
              <w:textAlignment w:val="top"/>
            </w:pPr>
            <w:r w:rsidRPr="00FF5E1D">
              <w:t>‘PDS’</w:t>
            </w:r>
          </w:p>
        </w:tc>
        <w:tc>
          <w:tcPr>
            <w:tcW w:w="6908" w:type="dxa"/>
          </w:tcPr>
          <w:p w:rsidR="00EF50BA" w:rsidRPr="00FF5E1D" w:rsidRDefault="00EF50BA" w:rsidP="00EF50BA">
            <w:pPr>
              <w:pStyle w:val="TableText"/>
              <w:kinsoku w:val="0"/>
              <w:textAlignment w:val="top"/>
            </w:pPr>
            <w:r w:rsidRPr="00FF5E1D">
              <w:t>Permanent Data Storage. This field describes what will happen for MIB objects after device reboots.</w:t>
            </w:r>
          </w:p>
          <w:p w:rsidR="00EF50BA" w:rsidRPr="00FF5E1D" w:rsidRDefault="00EF50BA" w:rsidP="00EF50BA">
            <w:pPr>
              <w:pStyle w:val="TableText"/>
              <w:kinsoku w:val="0"/>
              <w:textAlignment w:val="top"/>
            </w:pPr>
            <w:r w:rsidRPr="00FF5E1D">
              <w:t>There are three statuses:</w:t>
            </w:r>
          </w:p>
          <w:p w:rsidR="00EF50BA" w:rsidRPr="00FF5E1D" w:rsidRDefault="00EF50BA" w:rsidP="00EF50BA">
            <w:pPr>
              <w:pStyle w:val="TableText"/>
              <w:kinsoku w:val="0"/>
              <w:textAlignment w:val="top"/>
            </w:pPr>
            <w:r w:rsidRPr="00FF5E1D">
              <w:t>'Yes': After the value of a MIB object changed, the value of MIB object was saved automatically into device, the MIB object can remain the same value after device reboots.</w:t>
            </w:r>
          </w:p>
          <w:p w:rsidR="00EF50BA" w:rsidRPr="00FF5E1D" w:rsidRDefault="00EF50BA" w:rsidP="00EF50BA">
            <w:pPr>
              <w:pStyle w:val="TableText"/>
              <w:kinsoku w:val="0"/>
              <w:textAlignment w:val="top"/>
            </w:pPr>
            <w:r w:rsidRPr="00FF5E1D">
              <w:t>‘No': whatever action is done, the value of MIB object will not remain after device reboots. Please note the ‘PDS’ of Counter/Counter32/Counter64 MIB object should be always ‘No’.</w:t>
            </w:r>
          </w:p>
          <w:p w:rsidR="00EF50BA" w:rsidRPr="00FF5E1D" w:rsidRDefault="00EF50BA" w:rsidP="00EF50BA">
            <w:pPr>
              <w:pStyle w:val="TableText"/>
              <w:kinsoku w:val="0"/>
              <w:textAlignment w:val="top"/>
            </w:pPr>
            <w:r w:rsidRPr="00FF5E1D">
              <w:t>‘Current’: After the value of a MIB object changed, if the value of MIB object is saved explicitly (such as via ‘save’ CLI command), it can remain after device reboots. Otherwise, if not save explicitly, the value of MIB object will be lost.</w:t>
            </w:r>
          </w:p>
        </w:tc>
      </w:tr>
      <w:tr w:rsidR="00EF50BA" w:rsidRPr="00522330" w:rsidTr="00EF50BA">
        <w:tc>
          <w:tcPr>
            <w:tcW w:w="1372" w:type="dxa"/>
          </w:tcPr>
          <w:p w:rsidR="00EF50BA" w:rsidRPr="00FF5E1D" w:rsidRDefault="00EF50BA" w:rsidP="00EF50BA">
            <w:pPr>
              <w:pStyle w:val="TableText"/>
              <w:kinsoku w:val="0"/>
              <w:textAlignment w:val="top"/>
            </w:pPr>
            <w:r w:rsidRPr="00FF5E1D">
              <w:t>‘Description’</w:t>
            </w:r>
          </w:p>
        </w:tc>
        <w:tc>
          <w:tcPr>
            <w:tcW w:w="6908" w:type="dxa"/>
          </w:tcPr>
          <w:p w:rsidR="00EF50BA" w:rsidRPr="00FF5E1D" w:rsidRDefault="00EF50BA" w:rsidP="00EF50BA">
            <w:pPr>
              <w:pStyle w:val="TableText"/>
              <w:kinsoku w:val="0"/>
              <w:textAlignment w:val="top"/>
            </w:pPr>
            <w:r w:rsidRPr="00FF5E1D">
              <w:t>General comments. All specific information are provided here.</w:t>
            </w:r>
          </w:p>
          <w:p w:rsidR="00EF50BA" w:rsidRPr="00FF5E1D" w:rsidRDefault="00EF50BA" w:rsidP="00EF50BA">
            <w:pPr>
              <w:pStyle w:val="TableText"/>
              <w:kinsoku w:val="0"/>
              <w:textAlignment w:val="top"/>
            </w:pPr>
            <w:r w:rsidRPr="00FF5E1D">
              <w:t>The following contents are just examples.</w:t>
            </w:r>
          </w:p>
          <w:p w:rsidR="00EF50BA" w:rsidRPr="00FF5E1D" w:rsidRDefault="00EF50BA" w:rsidP="00EF50BA">
            <w:pPr>
              <w:pStyle w:val="TableText"/>
              <w:kinsoku w:val="0"/>
              <w:textAlignment w:val="top"/>
            </w:pPr>
            <w:r w:rsidRPr="00FF5E1D">
              <w:t>‘As per MIB’: Just as described in the MIB.</w:t>
            </w:r>
          </w:p>
          <w:p w:rsidR="00EF50BA" w:rsidRPr="00FF5E1D" w:rsidRDefault="00EF50BA" w:rsidP="00EF50BA">
            <w:pPr>
              <w:pStyle w:val="TableText"/>
              <w:kinsoku w:val="0"/>
              <w:textAlignment w:val="top"/>
            </w:pPr>
            <w:r w:rsidRPr="00FF5E1D">
              <w:lastRenderedPageBreak/>
              <w:t>‘Not supported’: The object is not supported, although it can be operated (read and/or write). The user should not use such MIB object.</w:t>
            </w:r>
          </w:p>
          <w:p w:rsidR="00EF50BA" w:rsidRPr="00FF5E1D" w:rsidRDefault="00EF50BA" w:rsidP="00EF50BA">
            <w:pPr>
              <w:pStyle w:val="TableText"/>
              <w:kinsoku w:val="0"/>
              <w:textAlignment w:val="top"/>
            </w:pPr>
            <w:r w:rsidRPr="00FF5E1D">
              <w:t>‘Need confirmed by products’: The information is product specific. Although information may provided in this field for some products, we cannot assure to list all product information. To find product specific information, users can access the device via SNMP.</w:t>
            </w:r>
          </w:p>
        </w:tc>
      </w:tr>
    </w:tbl>
    <w:p w:rsidR="00EF50BA" w:rsidRPr="001B2EA4" w:rsidRDefault="00EF50BA" w:rsidP="00EF50BA">
      <w:pPr>
        <w:pStyle w:val="1"/>
      </w:pPr>
      <w:bookmarkStart w:id="32" w:name="_Toc69194255"/>
      <w:bookmarkStart w:id="33" w:name="_Toc397420143"/>
      <w:bookmarkStart w:id="34" w:name="_Toc94098163"/>
      <w:r w:rsidRPr="001B2EA4">
        <w:lastRenderedPageBreak/>
        <w:t>Maintenance statement</w:t>
      </w:r>
      <w:bookmarkEnd w:id="32"/>
      <w:bookmarkEnd w:id="33"/>
      <w:bookmarkEnd w:id="34"/>
    </w:p>
    <w:p w:rsidR="00EF50BA" w:rsidRPr="001B2EA4" w:rsidRDefault="00EF50BA" w:rsidP="00EF50BA">
      <w:r w:rsidRPr="001B2EA4">
        <w:t xml:space="preserve">This document is used for MIBs supported by </w:t>
      </w:r>
      <w:r w:rsidRPr="001B2EA4">
        <w:rPr>
          <w:rFonts w:hint="eastAsia"/>
        </w:rPr>
        <w:t xml:space="preserve">the </w:t>
      </w:r>
      <w:r w:rsidRPr="001B2EA4">
        <w:t xml:space="preserve">platform software </w:t>
      </w:r>
      <w:r w:rsidRPr="001B2EA4">
        <w:rPr>
          <w:rFonts w:hint="eastAsia"/>
        </w:rPr>
        <w:t xml:space="preserve">of H3C </w:t>
      </w:r>
      <w:r w:rsidRPr="001B2EA4">
        <w:t xml:space="preserve">only. </w:t>
      </w:r>
      <w:r w:rsidRPr="001B2EA4">
        <w:rPr>
          <w:rFonts w:hint="eastAsia"/>
        </w:rPr>
        <w:t>D</w:t>
      </w:r>
      <w:r w:rsidRPr="001B2EA4">
        <w:t>ifference</w:t>
      </w:r>
      <w:r w:rsidRPr="001B2EA4">
        <w:rPr>
          <w:rFonts w:hint="eastAsia"/>
        </w:rPr>
        <w:t>s between</w:t>
      </w:r>
      <w:r w:rsidRPr="001B2EA4">
        <w:t xml:space="preserve"> MIBs </w:t>
      </w:r>
      <w:r w:rsidRPr="001B2EA4">
        <w:rPr>
          <w:rFonts w:hint="eastAsia"/>
        </w:rPr>
        <w:t>of</w:t>
      </w:r>
      <w:r w:rsidRPr="001B2EA4">
        <w:t xml:space="preserve"> different products must be </w:t>
      </w:r>
      <w:r w:rsidRPr="001B2EA4">
        <w:rPr>
          <w:rFonts w:hint="eastAsia"/>
        </w:rPr>
        <w:t>provided</w:t>
      </w:r>
      <w:r w:rsidRPr="001B2EA4">
        <w:t xml:space="preserve">. This document should not be directly delivered to </w:t>
      </w:r>
      <w:r w:rsidRPr="001B2EA4">
        <w:rPr>
          <w:rFonts w:hint="eastAsia"/>
        </w:rPr>
        <w:t>end</w:t>
      </w:r>
      <w:r w:rsidRPr="001B2EA4">
        <w:t xml:space="preserve"> users. </w:t>
      </w:r>
      <w:r w:rsidRPr="001B2EA4">
        <w:rPr>
          <w:rFonts w:hint="eastAsia"/>
        </w:rPr>
        <w:t>R</w:t>
      </w:r>
      <w:r w:rsidRPr="001B2EA4">
        <w:t>el</w:t>
      </w:r>
      <w:r w:rsidRPr="001B2EA4">
        <w:rPr>
          <w:rFonts w:hint="eastAsia"/>
        </w:rPr>
        <w:t>evant</w:t>
      </w:r>
      <w:r w:rsidRPr="001B2EA4">
        <w:t xml:space="preserve"> </w:t>
      </w:r>
      <w:r w:rsidRPr="001B2EA4">
        <w:rPr>
          <w:rFonts w:hint="eastAsia"/>
        </w:rPr>
        <w:t xml:space="preserve">departments </w:t>
      </w:r>
      <w:r w:rsidRPr="001B2EA4">
        <w:t xml:space="preserve">must adjust the contents of this document to fit in its requirement before </w:t>
      </w:r>
      <w:r w:rsidRPr="001B2EA4">
        <w:rPr>
          <w:rFonts w:hint="eastAsia"/>
        </w:rPr>
        <w:t>delivering</w:t>
      </w:r>
      <w:r w:rsidRPr="001B2EA4">
        <w:t xml:space="preserve"> </w:t>
      </w:r>
      <w:r w:rsidRPr="001B2EA4">
        <w:rPr>
          <w:rFonts w:hint="eastAsia"/>
        </w:rPr>
        <w:t>it</w:t>
      </w:r>
      <w:r w:rsidRPr="001B2EA4">
        <w:t xml:space="preserve"> to such </w:t>
      </w:r>
      <w:r w:rsidRPr="001B2EA4">
        <w:rPr>
          <w:rFonts w:hint="eastAsia"/>
        </w:rPr>
        <w:t>end</w:t>
      </w:r>
      <w:r w:rsidRPr="001B2EA4">
        <w:t xml:space="preserve"> users.</w:t>
      </w:r>
    </w:p>
    <w:p w:rsidR="00EF50BA" w:rsidRPr="001B2EA4" w:rsidRDefault="00EF50BA" w:rsidP="00EF50BA">
      <w:pPr>
        <w:pStyle w:val="1"/>
      </w:pPr>
      <w:bookmarkStart w:id="35" w:name="_Public_MIBs_List"/>
      <w:bookmarkStart w:id="36" w:name="_Toc69194257"/>
      <w:bookmarkStart w:id="37" w:name="_Toc397420144"/>
      <w:bookmarkStart w:id="38" w:name="_Toc94098164"/>
      <w:bookmarkEnd w:id="35"/>
      <w:r w:rsidRPr="001B2EA4">
        <w:t>Public MIBs</w:t>
      </w:r>
      <w:bookmarkEnd w:id="36"/>
      <w:r w:rsidRPr="001B2EA4">
        <w:t xml:space="preserve"> </w:t>
      </w:r>
      <w:r w:rsidRPr="001B2EA4">
        <w:rPr>
          <w:rFonts w:hint="eastAsia"/>
        </w:rPr>
        <w:t>l</w:t>
      </w:r>
      <w:r w:rsidRPr="001B2EA4">
        <w:t>ist</w:t>
      </w:r>
      <w:bookmarkEnd w:id="37"/>
      <w:bookmarkEnd w:id="38"/>
    </w:p>
    <w:p w:rsidR="00EF50BA" w:rsidRPr="001B2EA4" w:rsidRDefault="00EF50BA" w:rsidP="00EF50BA">
      <w:r w:rsidRPr="001B2EA4">
        <w:t>In this section, all public MIBs supported by platform are listed.</w:t>
      </w:r>
    </w:p>
    <w:p w:rsidR="00EF50BA" w:rsidRPr="001B2EA4" w:rsidRDefault="00EF50BA" w:rsidP="00EF50BA">
      <w:r w:rsidRPr="001B2EA4">
        <w:t>Any action to modify, delete, remove and add must be recorded in Revision History</w:t>
      </w:r>
    </w:p>
    <w:p w:rsidR="00EF50BA" w:rsidRPr="001B2EA4" w:rsidRDefault="00EF50BA" w:rsidP="00EF50BA"/>
    <w:p w:rsidR="00EF50BA" w:rsidRPr="001B2EA4" w:rsidRDefault="00EF50BA" w:rsidP="00EF50BA">
      <w:r w:rsidRPr="001B2EA4">
        <w:t xml:space="preserve">In File name column, the MIB file name must </w:t>
      </w:r>
      <w:r w:rsidRPr="001B2EA4">
        <w:rPr>
          <w:rFonts w:hint="eastAsia"/>
        </w:rPr>
        <w:t xml:space="preserve">follow by </w:t>
      </w:r>
      <w:r w:rsidRPr="001B2EA4">
        <w:t xml:space="preserve">the naming rule, </w:t>
      </w:r>
      <w:r w:rsidRPr="001B2EA4">
        <w:rPr>
          <w:rFonts w:hint="eastAsia"/>
        </w:rPr>
        <w:t>which</w:t>
      </w:r>
      <w:r w:rsidRPr="001B2EA4">
        <w:t xml:space="preserve"> is the MIB module name prefixed with the RFC index like rfc</w:t>
      </w:r>
      <w:r w:rsidR="00026173">
        <w:rPr>
          <w:rFonts w:hint="eastAsia"/>
        </w:rPr>
        <w:t>4133</w:t>
      </w:r>
      <w:r w:rsidRPr="001B2EA4">
        <w:t>-entity.mib. Note that file name is lowercase.</w:t>
      </w:r>
    </w:p>
    <w:p w:rsidR="00EF50BA" w:rsidRPr="001B2EA4" w:rsidRDefault="00EF50BA" w:rsidP="00EF50BA"/>
    <w:p w:rsidR="00EF50BA" w:rsidRDefault="00EF50BA" w:rsidP="00EF50BA">
      <w:r w:rsidRPr="001B2EA4">
        <w:t>In MIB Version column, it indicates the MIB version used in devices.</w:t>
      </w:r>
    </w:p>
    <w:tbl>
      <w:tblPr>
        <w:tblW w:w="864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160"/>
        <w:gridCol w:w="2520"/>
        <w:gridCol w:w="2160"/>
        <w:gridCol w:w="1800"/>
      </w:tblGrid>
      <w:tr w:rsidR="0004533D" w:rsidRPr="009540D9" w:rsidTr="000375CC">
        <w:trPr>
          <w:tblHeader/>
        </w:trPr>
        <w:tc>
          <w:tcPr>
            <w:tcW w:w="2160" w:type="dxa"/>
            <w:shd w:val="clear" w:color="auto" w:fill="auto"/>
          </w:tcPr>
          <w:p w:rsidR="0004533D" w:rsidRPr="0004533D" w:rsidRDefault="0004533D" w:rsidP="0004533D">
            <w:pPr>
              <w:pStyle w:val="TableText"/>
              <w:kinsoku w:val="0"/>
              <w:textAlignment w:val="top"/>
            </w:pPr>
            <w:bookmarkStart w:id="39" w:name="_Private_MIBs_list"/>
            <w:bookmarkStart w:id="40" w:name="_Toc69194298"/>
            <w:bookmarkStart w:id="41" w:name="_Toc397420145"/>
            <w:bookmarkEnd w:id="39"/>
            <w:r w:rsidRPr="0004533D">
              <w:t>Module Name</w:t>
            </w:r>
          </w:p>
        </w:tc>
        <w:tc>
          <w:tcPr>
            <w:tcW w:w="2520" w:type="dxa"/>
            <w:shd w:val="clear" w:color="auto" w:fill="auto"/>
          </w:tcPr>
          <w:p w:rsidR="0004533D" w:rsidRPr="0004533D" w:rsidRDefault="0004533D" w:rsidP="0004533D">
            <w:pPr>
              <w:pStyle w:val="TableText"/>
              <w:kinsoku w:val="0"/>
              <w:textAlignment w:val="top"/>
            </w:pPr>
            <w:r w:rsidRPr="0004533D">
              <w:t>File Name</w:t>
            </w:r>
          </w:p>
        </w:tc>
        <w:tc>
          <w:tcPr>
            <w:tcW w:w="2160" w:type="dxa"/>
            <w:shd w:val="clear" w:color="auto" w:fill="auto"/>
          </w:tcPr>
          <w:p w:rsidR="0004533D" w:rsidRPr="0004533D" w:rsidRDefault="0004533D" w:rsidP="0004533D">
            <w:pPr>
              <w:pStyle w:val="TableText"/>
              <w:kinsoku w:val="0"/>
              <w:textAlignment w:val="top"/>
            </w:pPr>
            <w:r w:rsidRPr="0004533D">
              <w:t>comments</w:t>
            </w:r>
          </w:p>
        </w:tc>
        <w:tc>
          <w:tcPr>
            <w:tcW w:w="1800" w:type="dxa"/>
            <w:shd w:val="clear" w:color="auto" w:fill="auto"/>
          </w:tcPr>
          <w:p w:rsidR="0004533D" w:rsidRPr="0004533D" w:rsidRDefault="0004533D" w:rsidP="0004533D">
            <w:pPr>
              <w:pStyle w:val="TableText"/>
              <w:kinsoku w:val="0"/>
              <w:textAlignment w:val="top"/>
            </w:pPr>
            <w:r w:rsidRPr="0004533D">
              <w:t>MIB Version</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BGP4-MIB</w:t>
            </w:r>
          </w:p>
        </w:tc>
        <w:tc>
          <w:tcPr>
            <w:tcW w:w="2520" w:type="dxa"/>
          </w:tcPr>
          <w:p w:rsidR="0004533D" w:rsidRPr="0004533D" w:rsidRDefault="0004533D" w:rsidP="000375CC">
            <w:pPr>
              <w:pStyle w:val="TableText"/>
              <w:kinsoku w:val="0"/>
              <w:textAlignment w:val="top"/>
            </w:pPr>
            <w:r w:rsidRPr="0004533D">
              <w:rPr>
                <w:rFonts w:hint="eastAsia"/>
              </w:rPr>
              <w:t>rfc4273-bgp4.mib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RFC4273</w:t>
            </w:r>
          </w:p>
        </w:tc>
      </w:tr>
      <w:tr w:rsidR="0004533D" w:rsidRPr="009540D9" w:rsidTr="000375CC">
        <w:tc>
          <w:tcPr>
            <w:tcW w:w="2160" w:type="dxa"/>
          </w:tcPr>
          <w:p w:rsidR="0004533D" w:rsidRPr="0004533D" w:rsidRDefault="0004533D" w:rsidP="000375CC">
            <w:pPr>
              <w:pStyle w:val="TableText"/>
              <w:kinsoku w:val="0"/>
              <w:textAlignment w:val="top"/>
            </w:pPr>
            <w:r w:rsidRPr="0004533D">
              <w:t>BRIDGE-MIB</w:t>
            </w:r>
          </w:p>
        </w:tc>
        <w:tc>
          <w:tcPr>
            <w:tcW w:w="2520" w:type="dxa"/>
          </w:tcPr>
          <w:p w:rsidR="0004533D" w:rsidRPr="0004533D" w:rsidRDefault="0004533D" w:rsidP="000375CC">
            <w:pPr>
              <w:pStyle w:val="TableText"/>
              <w:kinsoku w:val="0"/>
              <w:textAlignment w:val="top"/>
            </w:pPr>
            <w:r w:rsidRPr="0004533D">
              <w:t>rfc1493-bridge.mib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RFC1493</w:t>
            </w:r>
          </w:p>
        </w:tc>
      </w:tr>
      <w:tr w:rsidR="00BA1B9A" w:rsidRPr="009540D9" w:rsidTr="000375CC">
        <w:tc>
          <w:tcPr>
            <w:tcW w:w="2160" w:type="dxa"/>
          </w:tcPr>
          <w:p w:rsidR="00BA1B9A" w:rsidRPr="00FF5E1D" w:rsidRDefault="00BA1B9A" w:rsidP="002452AE">
            <w:pPr>
              <w:pStyle w:val="TableText"/>
              <w:kinsoku w:val="0"/>
              <w:textAlignment w:val="top"/>
            </w:pPr>
            <w:r>
              <w:rPr>
                <w:rFonts w:hint="eastAsia"/>
              </w:rPr>
              <w:t>DISMAN-EVENT-MIB</w:t>
            </w:r>
          </w:p>
        </w:tc>
        <w:tc>
          <w:tcPr>
            <w:tcW w:w="2520" w:type="dxa"/>
          </w:tcPr>
          <w:p w:rsidR="00BA1B9A" w:rsidRPr="00FF5E1D" w:rsidRDefault="00BA1B9A" w:rsidP="002452AE">
            <w:pPr>
              <w:pStyle w:val="TableText"/>
              <w:kinsoku w:val="0"/>
              <w:textAlignment w:val="top"/>
            </w:pPr>
            <w:r>
              <w:rPr>
                <w:rFonts w:hint="eastAsia"/>
              </w:rPr>
              <w:t>r</w:t>
            </w:r>
            <w:r>
              <w:t>fc2981-disman-event.mib</w:t>
            </w:r>
          </w:p>
        </w:tc>
        <w:tc>
          <w:tcPr>
            <w:tcW w:w="2160" w:type="dxa"/>
          </w:tcPr>
          <w:p w:rsidR="00BA1B9A" w:rsidRPr="00FF5E1D" w:rsidRDefault="00BA1B9A" w:rsidP="002452AE">
            <w:pPr>
              <w:pStyle w:val="TableText"/>
              <w:kinsoku w:val="0"/>
              <w:textAlignment w:val="top"/>
            </w:pPr>
          </w:p>
        </w:tc>
        <w:tc>
          <w:tcPr>
            <w:tcW w:w="1800" w:type="dxa"/>
          </w:tcPr>
          <w:p w:rsidR="00BA1B9A" w:rsidRPr="00FF5E1D" w:rsidRDefault="00BA1B9A" w:rsidP="002452AE">
            <w:pPr>
              <w:pStyle w:val="TableText"/>
              <w:kinsoku w:val="0"/>
              <w:textAlignment w:val="top"/>
            </w:pPr>
            <w:r>
              <w:t>RFC2981</w:t>
            </w:r>
          </w:p>
        </w:tc>
      </w:tr>
      <w:tr w:rsidR="0004533D" w:rsidRPr="009540D9" w:rsidTr="000375CC">
        <w:tc>
          <w:tcPr>
            <w:tcW w:w="2160" w:type="dxa"/>
          </w:tcPr>
          <w:p w:rsidR="0004533D" w:rsidRPr="0004533D" w:rsidRDefault="0004533D" w:rsidP="000375CC">
            <w:pPr>
              <w:pStyle w:val="TableText"/>
              <w:kinsoku w:val="0"/>
              <w:textAlignment w:val="top"/>
            </w:pPr>
            <w:r w:rsidRPr="0004533D">
              <w:t>DISMAN-PING-MIB</w:t>
            </w:r>
          </w:p>
        </w:tc>
        <w:tc>
          <w:tcPr>
            <w:tcW w:w="2520" w:type="dxa"/>
          </w:tcPr>
          <w:p w:rsidR="0004533D" w:rsidRPr="0004533D" w:rsidRDefault="0004533D" w:rsidP="000375CC">
            <w:pPr>
              <w:pStyle w:val="TableText"/>
              <w:kinsoku w:val="0"/>
              <w:textAlignment w:val="top"/>
            </w:pPr>
            <w:r w:rsidRPr="0004533D">
              <w:t>rfc2925-disman-ping.mib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w:t>
            </w:r>
            <w:r w:rsidRPr="0004533D">
              <w:rPr>
                <w:rFonts w:hint="eastAsia"/>
              </w:rPr>
              <w:t>2925</w:t>
            </w:r>
          </w:p>
        </w:tc>
      </w:tr>
      <w:tr w:rsidR="0004533D" w:rsidRPr="009540D9" w:rsidTr="000375CC">
        <w:tc>
          <w:tcPr>
            <w:tcW w:w="2160" w:type="dxa"/>
          </w:tcPr>
          <w:p w:rsidR="0004533D" w:rsidRPr="0004533D" w:rsidRDefault="0004533D" w:rsidP="000375CC">
            <w:pPr>
              <w:pStyle w:val="TableText"/>
              <w:kinsoku w:val="0"/>
              <w:textAlignment w:val="top"/>
            </w:pPr>
            <w:r w:rsidRPr="0004533D">
              <w:t>DISMAN-TRACEROUTE-MIB</w:t>
            </w:r>
          </w:p>
        </w:tc>
        <w:tc>
          <w:tcPr>
            <w:tcW w:w="2520" w:type="dxa"/>
          </w:tcPr>
          <w:p w:rsidR="0004533D" w:rsidRPr="0004533D" w:rsidRDefault="0004533D" w:rsidP="000375CC">
            <w:pPr>
              <w:pStyle w:val="TableText"/>
              <w:kinsoku w:val="0"/>
              <w:textAlignment w:val="top"/>
            </w:pPr>
            <w:r w:rsidRPr="0004533D">
              <w:t>rfc4560-disman-traceroute.mib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RFC4560</w:t>
            </w:r>
          </w:p>
        </w:tc>
      </w:tr>
      <w:tr w:rsidR="0004533D" w:rsidRPr="009540D9" w:rsidTr="000375CC">
        <w:tc>
          <w:tcPr>
            <w:tcW w:w="2160" w:type="dxa"/>
          </w:tcPr>
          <w:p w:rsidR="0004533D" w:rsidRPr="0004533D" w:rsidRDefault="0004533D" w:rsidP="000375CC">
            <w:pPr>
              <w:pStyle w:val="TableText"/>
              <w:kinsoku w:val="0"/>
              <w:textAlignment w:val="top"/>
            </w:pPr>
            <w:r w:rsidRPr="0004533D">
              <w:t>DOT3-OAM-MIB</w:t>
            </w:r>
          </w:p>
        </w:tc>
        <w:tc>
          <w:tcPr>
            <w:tcW w:w="2520" w:type="dxa"/>
          </w:tcPr>
          <w:p w:rsidR="0004533D" w:rsidRPr="0004533D" w:rsidRDefault="0004533D" w:rsidP="000375CC">
            <w:pPr>
              <w:pStyle w:val="TableText"/>
              <w:kinsoku w:val="0"/>
              <w:textAlignment w:val="top"/>
            </w:pPr>
            <w:r w:rsidRPr="0004533D">
              <w:t>rfc4878-dot3-oam.mib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w:t>
            </w:r>
            <w:r w:rsidRPr="0004533D">
              <w:t>4878</w:t>
            </w:r>
          </w:p>
        </w:tc>
      </w:tr>
      <w:tr w:rsidR="0004533D" w:rsidRPr="009540D9" w:rsidTr="000375CC">
        <w:tc>
          <w:tcPr>
            <w:tcW w:w="2160" w:type="dxa"/>
          </w:tcPr>
          <w:p w:rsidR="0004533D" w:rsidRPr="0004533D" w:rsidRDefault="0004533D" w:rsidP="000375CC">
            <w:pPr>
              <w:pStyle w:val="TableText"/>
              <w:kinsoku w:val="0"/>
              <w:textAlignment w:val="top"/>
            </w:pPr>
            <w:r w:rsidRPr="0004533D">
              <w:t>ENTITY-MIB</w:t>
            </w:r>
          </w:p>
        </w:tc>
        <w:tc>
          <w:tcPr>
            <w:tcW w:w="2520" w:type="dxa"/>
          </w:tcPr>
          <w:p w:rsidR="0004533D" w:rsidRPr="0004533D" w:rsidRDefault="0004533D" w:rsidP="000375CC">
            <w:pPr>
              <w:pStyle w:val="TableText"/>
              <w:kinsoku w:val="0"/>
              <w:textAlignment w:val="top"/>
            </w:pPr>
            <w:r w:rsidRPr="0004533D">
              <w:rPr>
                <w:rFonts w:hint="eastAsia"/>
              </w:rPr>
              <w:t>r</w:t>
            </w:r>
            <w:r w:rsidRPr="0004533D">
              <w:t>fc</w:t>
            </w:r>
            <w:r w:rsidRPr="0004533D">
              <w:rPr>
                <w:rFonts w:hint="eastAsia"/>
              </w:rPr>
              <w:t>4133</w:t>
            </w:r>
            <w:r w:rsidRPr="0004533D">
              <w:t>-entity.mib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RFC4133</w:t>
            </w:r>
          </w:p>
        </w:tc>
      </w:tr>
      <w:tr w:rsidR="0004533D" w:rsidRPr="009540D9" w:rsidTr="000375CC">
        <w:tc>
          <w:tcPr>
            <w:tcW w:w="2160" w:type="dxa"/>
          </w:tcPr>
          <w:p w:rsidR="0004533D" w:rsidRPr="0004533D" w:rsidRDefault="0004533D" w:rsidP="000375CC">
            <w:pPr>
              <w:pStyle w:val="TableText"/>
              <w:kinsoku w:val="0"/>
              <w:textAlignment w:val="top"/>
            </w:pPr>
            <w:r w:rsidRPr="0004533D">
              <w:t>EtherLike-MIB</w:t>
            </w:r>
          </w:p>
        </w:tc>
        <w:tc>
          <w:tcPr>
            <w:tcW w:w="2520" w:type="dxa"/>
          </w:tcPr>
          <w:p w:rsidR="0004533D" w:rsidRPr="0004533D" w:rsidRDefault="0004533D" w:rsidP="000375CC">
            <w:pPr>
              <w:pStyle w:val="TableText"/>
              <w:kinsoku w:val="0"/>
              <w:textAlignment w:val="top"/>
            </w:pPr>
            <w:r w:rsidRPr="0004533D">
              <w:t>rfc3635-EtherLike.mib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RFC3635</w:t>
            </w:r>
          </w:p>
        </w:tc>
      </w:tr>
      <w:tr w:rsidR="0004533D" w:rsidRPr="009540D9" w:rsidTr="000375CC">
        <w:tc>
          <w:tcPr>
            <w:tcW w:w="2160" w:type="dxa"/>
          </w:tcPr>
          <w:p w:rsidR="0004533D" w:rsidRPr="0004533D" w:rsidRDefault="0004533D" w:rsidP="000375CC">
            <w:pPr>
              <w:pStyle w:val="TableText"/>
              <w:kinsoku w:val="0"/>
              <w:textAlignment w:val="top"/>
            </w:pPr>
            <w:r w:rsidRPr="0004533D">
              <w:t>FC-MGMT-MIB</w:t>
            </w:r>
          </w:p>
        </w:tc>
        <w:tc>
          <w:tcPr>
            <w:tcW w:w="2520" w:type="dxa"/>
          </w:tcPr>
          <w:p w:rsidR="0004533D" w:rsidRPr="0004533D" w:rsidRDefault="0004533D" w:rsidP="000375CC">
            <w:pPr>
              <w:pStyle w:val="TableText"/>
              <w:kinsoku w:val="0"/>
              <w:textAlignment w:val="top"/>
            </w:pPr>
            <w:r w:rsidRPr="0004533D">
              <w:t>rfc4044-fc-mgmt.mib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RFC4044</w:t>
            </w:r>
          </w:p>
        </w:tc>
      </w:tr>
      <w:tr w:rsidR="0004533D" w:rsidRPr="009540D9" w:rsidTr="000375CC">
        <w:tc>
          <w:tcPr>
            <w:tcW w:w="2160" w:type="dxa"/>
          </w:tcPr>
          <w:p w:rsidR="0004533D" w:rsidRPr="0004533D" w:rsidRDefault="0004533D" w:rsidP="000375CC">
            <w:pPr>
              <w:pStyle w:val="TableText"/>
              <w:kinsoku w:val="0"/>
              <w:textAlignment w:val="top"/>
            </w:pPr>
            <w:r w:rsidRPr="0004533D">
              <w:t>IEEE8021-CFM-MIB</w:t>
            </w:r>
          </w:p>
        </w:tc>
        <w:tc>
          <w:tcPr>
            <w:tcW w:w="2520" w:type="dxa"/>
          </w:tcPr>
          <w:p w:rsidR="0004533D" w:rsidRPr="0004533D" w:rsidRDefault="0004533D" w:rsidP="000375CC">
            <w:pPr>
              <w:pStyle w:val="TableText"/>
              <w:kinsoku w:val="0"/>
              <w:textAlignment w:val="top"/>
            </w:pPr>
            <w:r w:rsidRPr="0004533D">
              <w:t>ieee8021-cfm.mib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IEEE</w:t>
            </w:r>
            <w:r w:rsidRPr="0004533D">
              <w:t>P802.1ag</w:t>
            </w:r>
          </w:p>
        </w:tc>
      </w:tr>
      <w:tr w:rsidR="0004533D" w:rsidRPr="009540D9" w:rsidTr="000375CC">
        <w:tc>
          <w:tcPr>
            <w:tcW w:w="2160" w:type="dxa"/>
          </w:tcPr>
          <w:p w:rsidR="0004533D" w:rsidRPr="0004533D" w:rsidRDefault="0004533D" w:rsidP="000375CC">
            <w:pPr>
              <w:pStyle w:val="TableText"/>
              <w:kinsoku w:val="0"/>
              <w:textAlignment w:val="top"/>
            </w:pPr>
            <w:r w:rsidRPr="0004533D">
              <w:t>IEEE8021-CFM-</w:t>
            </w:r>
            <w:r w:rsidRPr="0004533D">
              <w:rPr>
                <w:rFonts w:hint="eastAsia"/>
              </w:rPr>
              <w:t>V2-</w:t>
            </w:r>
            <w:r w:rsidRPr="0004533D">
              <w:t>MIB</w:t>
            </w:r>
          </w:p>
        </w:tc>
        <w:tc>
          <w:tcPr>
            <w:tcW w:w="2520" w:type="dxa"/>
          </w:tcPr>
          <w:p w:rsidR="0004533D" w:rsidRPr="0004533D" w:rsidRDefault="0004533D" w:rsidP="000375CC">
            <w:pPr>
              <w:pStyle w:val="TableText"/>
              <w:kinsoku w:val="0"/>
              <w:textAlignment w:val="top"/>
            </w:pPr>
            <w:r w:rsidRPr="0004533D">
              <w:rPr>
                <w:rFonts w:hint="eastAsia"/>
              </w:rPr>
              <w:t>ieee</w:t>
            </w:r>
            <w:r w:rsidRPr="0004533D">
              <w:t>8021-</w:t>
            </w:r>
            <w:r w:rsidRPr="0004533D">
              <w:rPr>
                <w:rFonts w:hint="eastAsia"/>
              </w:rPr>
              <w:t>cfm</w:t>
            </w:r>
            <w:r w:rsidRPr="0004533D">
              <w:t>-</w:t>
            </w:r>
            <w:r w:rsidRPr="0004533D">
              <w:rPr>
                <w:rFonts w:hint="eastAsia"/>
              </w:rPr>
              <w:t>v2.mib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IEEE</w:t>
            </w:r>
            <w:r w:rsidRPr="0004533D">
              <w:t>802.1Q</w:t>
            </w:r>
          </w:p>
        </w:tc>
      </w:tr>
      <w:tr w:rsidR="0004533D" w:rsidRPr="009540D9" w:rsidTr="000375CC">
        <w:tc>
          <w:tcPr>
            <w:tcW w:w="2160" w:type="dxa"/>
          </w:tcPr>
          <w:p w:rsidR="0004533D" w:rsidRPr="0004533D" w:rsidRDefault="0004533D" w:rsidP="000375CC">
            <w:pPr>
              <w:pStyle w:val="TableText"/>
              <w:kinsoku w:val="0"/>
              <w:textAlignment w:val="top"/>
            </w:pPr>
            <w:r w:rsidRPr="0004533D">
              <w:t>IEEE8021-CN-MIB</w:t>
            </w:r>
          </w:p>
        </w:tc>
        <w:tc>
          <w:tcPr>
            <w:tcW w:w="2520" w:type="dxa"/>
          </w:tcPr>
          <w:p w:rsidR="0004533D" w:rsidRPr="0004533D" w:rsidRDefault="0004533D" w:rsidP="000375CC">
            <w:pPr>
              <w:pStyle w:val="TableText"/>
              <w:kinsoku w:val="0"/>
              <w:textAlignment w:val="top"/>
            </w:pPr>
            <w:r w:rsidRPr="0004533D">
              <w:t>ieee8021-cn.mib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IEEE P802.1Q</w:t>
            </w:r>
          </w:p>
        </w:tc>
      </w:tr>
      <w:tr w:rsidR="0004533D" w:rsidRPr="009540D9" w:rsidTr="000375CC">
        <w:tc>
          <w:tcPr>
            <w:tcW w:w="2160" w:type="dxa"/>
          </w:tcPr>
          <w:p w:rsidR="0004533D" w:rsidRPr="0004533D" w:rsidRDefault="0004533D" w:rsidP="000375CC">
            <w:pPr>
              <w:pStyle w:val="TableText"/>
              <w:kinsoku w:val="0"/>
              <w:textAlignment w:val="top"/>
            </w:pPr>
            <w:r w:rsidRPr="0004533D">
              <w:t>IEEE8021-EVB-MIB</w:t>
            </w:r>
          </w:p>
        </w:tc>
        <w:tc>
          <w:tcPr>
            <w:tcW w:w="2520" w:type="dxa"/>
          </w:tcPr>
          <w:p w:rsidR="0004533D" w:rsidRPr="0004533D" w:rsidRDefault="0004533D" w:rsidP="000375CC">
            <w:pPr>
              <w:pStyle w:val="TableText"/>
              <w:kinsoku w:val="0"/>
              <w:textAlignment w:val="top"/>
            </w:pPr>
            <w:r w:rsidRPr="0004533D">
              <w:t>ieee8021-evb.mib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IEEEStd 802.1</w:t>
            </w:r>
            <w:r w:rsidRPr="0004533D">
              <w:rPr>
                <w:rFonts w:hint="eastAsia"/>
              </w:rPr>
              <w:t>Qbg</w:t>
            </w:r>
            <w:r w:rsidRPr="0004533D">
              <w:t>-</w:t>
            </w:r>
            <w:r w:rsidRPr="0004533D">
              <w:rPr>
                <w:rFonts w:hint="eastAsia"/>
              </w:rPr>
              <w:t>d2.2</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lastRenderedPageBreak/>
              <w:t>IEEE8023-LAG-MIB</w:t>
            </w:r>
          </w:p>
        </w:tc>
        <w:tc>
          <w:tcPr>
            <w:tcW w:w="2520" w:type="dxa"/>
          </w:tcPr>
          <w:p w:rsidR="0004533D" w:rsidRPr="0004533D" w:rsidRDefault="0004533D" w:rsidP="000375CC">
            <w:pPr>
              <w:pStyle w:val="TableText"/>
              <w:kinsoku w:val="0"/>
              <w:textAlignment w:val="top"/>
            </w:pPr>
            <w:r w:rsidRPr="0004533D">
              <w:t>ieee8023-lag.mib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IEEE8023</w:t>
            </w:r>
          </w:p>
        </w:tc>
      </w:tr>
      <w:tr w:rsidR="0004533D" w:rsidRPr="009540D9" w:rsidTr="000375CC">
        <w:tc>
          <w:tcPr>
            <w:tcW w:w="2160" w:type="dxa"/>
          </w:tcPr>
          <w:p w:rsidR="0004533D" w:rsidRPr="0004533D" w:rsidRDefault="0004533D" w:rsidP="000375CC">
            <w:pPr>
              <w:pStyle w:val="TableText"/>
              <w:kinsoku w:val="0"/>
              <w:textAlignment w:val="top"/>
            </w:pPr>
            <w:r w:rsidRPr="0004533D">
              <w:t>IF-MIB</w:t>
            </w:r>
          </w:p>
        </w:tc>
        <w:tc>
          <w:tcPr>
            <w:tcW w:w="2520" w:type="dxa"/>
          </w:tcPr>
          <w:p w:rsidR="0004533D" w:rsidRPr="0004533D" w:rsidRDefault="0004533D" w:rsidP="000375CC">
            <w:pPr>
              <w:pStyle w:val="TableText"/>
              <w:kinsoku w:val="0"/>
              <w:textAlignment w:val="top"/>
            </w:pPr>
            <w:r w:rsidRPr="0004533D">
              <w:rPr>
                <w:rFonts w:hint="eastAsia"/>
              </w:rPr>
              <w:t>r</w:t>
            </w:r>
            <w:r w:rsidRPr="0004533D">
              <w:t>fc</w:t>
            </w:r>
            <w:r w:rsidRPr="0004533D">
              <w:rPr>
                <w:rFonts w:hint="eastAsia"/>
              </w:rPr>
              <w:t>2863</w:t>
            </w:r>
            <w:r w:rsidRPr="0004533D">
              <w:t>-if.mib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w:t>
            </w:r>
            <w:r w:rsidRPr="0004533D">
              <w:rPr>
                <w:rFonts w:hint="eastAsia"/>
              </w:rPr>
              <w:t>2863</w:t>
            </w:r>
          </w:p>
        </w:tc>
      </w:tr>
      <w:tr w:rsidR="0004533D" w:rsidRPr="009540D9" w:rsidTr="000375CC">
        <w:tc>
          <w:tcPr>
            <w:tcW w:w="2160" w:type="dxa"/>
          </w:tcPr>
          <w:p w:rsidR="0004533D" w:rsidRPr="0004533D" w:rsidRDefault="0004533D" w:rsidP="000375CC">
            <w:pPr>
              <w:pStyle w:val="TableText"/>
              <w:kinsoku w:val="0"/>
              <w:textAlignment w:val="top"/>
            </w:pPr>
            <w:r w:rsidRPr="0004533D">
              <w:t>IGMP-STD-MIB</w:t>
            </w:r>
          </w:p>
        </w:tc>
        <w:tc>
          <w:tcPr>
            <w:tcW w:w="2520" w:type="dxa"/>
          </w:tcPr>
          <w:p w:rsidR="0004533D" w:rsidRPr="0004533D" w:rsidRDefault="0004533D" w:rsidP="000375CC">
            <w:pPr>
              <w:pStyle w:val="TableText"/>
              <w:kinsoku w:val="0"/>
              <w:textAlignment w:val="top"/>
            </w:pPr>
            <w:r w:rsidRPr="0004533D">
              <w:t>rfc2933-igmp-std.mib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RFC2933</w:t>
            </w:r>
          </w:p>
        </w:tc>
      </w:tr>
      <w:tr w:rsidR="0004533D" w:rsidRPr="009540D9" w:rsidTr="000375CC">
        <w:tc>
          <w:tcPr>
            <w:tcW w:w="2160" w:type="dxa"/>
          </w:tcPr>
          <w:p w:rsidR="0004533D" w:rsidRPr="0004533D" w:rsidRDefault="0004533D" w:rsidP="000375CC">
            <w:pPr>
              <w:pStyle w:val="TableText"/>
              <w:kinsoku w:val="0"/>
              <w:textAlignment w:val="top"/>
            </w:pPr>
            <w:r w:rsidRPr="0004533D">
              <w:t>IP-MIB</w:t>
            </w:r>
          </w:p>
        </w:tc>
        <w:tc>
          <w:tcPr>
            <w:tcW w:w="2520" w:type="dxa"/>
          </w:tcPr>
          <w:p w:rsidR="0004533D" w:rsidRPr="0004533D" w:rsidRDefault="0004533D" w:rsidP="000375CC">
            <w:pPr>
              <w:pStyle w:val="TableText"/>
              <w:kinsoku w:val="0"/>
              <w:textAlignment w:val="top"/>
            </w:pPr>
            <w:r w:rsidRPr="0004533D">
              <w:t>rfc4293-ip.mib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RFC4293</w:t>
            </w:r>
          </w:p>
        </w:tc>
      </w:tr>
      <w:tr w:rsidR="0004533D" w:rsidRPr="009540D9" w:rsidTr="000375CC">
        <w:tc>
          <w:tcPr>
            <w:tcW w:w="2160" w:type="dxa"/>
          </w:tcPr>
          <w:p w:rsidR="0004533D" w:rsidRPr="0004533D" w:rsidRDefault="0004533D" w:rsidP="000375CC">
            <w:pPr>
              <w:pStyle w:val="TableText"/>
              <w:kinsoku w:val="0"/>
              <w:textAlignment w:val="top"/>
            </w:pPr>
            <w:r w:rsidRPr="0004533D">
              <w:t>IP-FORWARD-MIB</w:t>
            </w:r>
          </w:p>
        </w:tc>
        <w:tc>
          <w:tcPr>
            <w:tcW w:w="2520" w:type="dxa"/>
          </w:tcPr>
          <w:p w:rsidR="0004533D" w:rsidRPr="0004533D" w:rsidRDefault="0004533D" w:rsidP="000375CC">
            <w:pPr>
              <w:pStyle w:val="TableText"/>
              <w:kinsoku w:val="0"/>
              <w:textAlignment w:val="top"/>
            </w:pPr>
            <w:r w:rsidRPr="0004533D">
              <w:t>rfc4292-ip-forward.mib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RFC4292</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IPMCAST-MIB</w:t>
            </w:r>
          </w:p>
        </w:tc>
        <w:tc>
          <w:tcPr>
            <w:tcW w:w="2520" w:type="dxa"/>
          </w:tcPr>
          <w:p w:rsidR="0004533D" w:rsidRPr="0004533D" w:rsidRDefault="0004533D" w:rsidP="000375CC">
            <w:pPr>
              <w:pStyle w:val="TableText"/>
              <w:kinsoku w:val="0"/>
              <w:textAlignment w:val="top"/>
            </w:pPr>
            <w:r w:rsidRPr="0004533D">
              <w:rPr>
                <w:rFonts w:hint="eastAsia"/>
              </w:rPr>
              <w:t>rfc5132-ipmcast.mib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RFC5132</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IPV6-</w:t>
            </w:r>
            <w:r w:rsidRPr="0004533D">
              <w:t>MIB</w:t>
            </w:r>
          </w:p>
        </w:tc>
        <w:tc>
          <w:tcPr>
            <w:tcW w:w="2520" w:type="dxa"/>
          </w:tcPr>
          <w:p w:rsidR="0004533D" w:rsidRPr="0004533D" w:rsidRDefault="0004533D" w:rsidP="000375CC">
            <w:pPr>
              <w:pStyle w:val="TableText"/>
              <w:kinsoku w:val="0"/>
              <w:textAlignment w:val="top"/>
            </w:pPr>
            <w:r w:rsidRPr="0004533D">
              <w:rPr>
                <w:rFonts w:hint="eastAsia"/>
              </w:rPr>
              <w:t>rfc2465-ipv6.mib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RFC2465</w:t>
            </w:r>
          </w:p>
        </w:tc>
      </w:tr>
      <w:tr w:rsidR="0004533D" w:rsidRPr="009540D9" w:rsidTr="000375CC">
        <w:tc>
          <w:tcPr>
            <w:tcW w:w="2160" w:type="dxa"/>
          </w:tcPr>
          <w:p w:rsidR="0004533D" w:rsidRPr="0004533D" w:rsidRDefault="0004533D" w:rsidP="000375CC">
            <w:pPr>
              <w:pStyle w:val="TableText"/>
              <w:kinsoku w:val="0"/>
              <w:textAlignment w:val="top"/>
            </w:pPr>
            <w:r w:rsidRPr="0004533D">
              <w:t>IPV6-MLD-MIB</w:t>
            </w:r>
          </w:p>
        </w:tc>
        <w:tc>
          <w:tcPr>
            <w:tcW w:w="2520" w:type="dxa"/>
          </w:tcPr>
          <w:p w:rsidR="0004533D" w:rsidRPr="0004533D" w:rsidRDefault="0004533D" w:rsidP="000375CC">
            <w:pPr>
              <w:pStyle w:val="TableText"/>
              <w:kinsoku w:val="0"/>
              <w:textAlignment w:val="top"/>
            </w:pPr>
            <w:r w:rsidRPr="0004533D">
              <w:t>rfc3019-ipv6-mld.mib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RFC3019</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IPV6-ICMP-</w:t>
            </w:r>
            <w:r w:rsidRPr="0004533D">
              <w:t>MIB</w:t>
            </w:r>
          </w:p>
        </w:tc>
        <w:tc>
          <w:tcPr>
            <w:tcW w:w="2520" w:type="dxa"/>
          </w:tcPr>
          <w:p w:rsidR="0004533D" w:rsidRPr="0004533D" w:rsidRDefault="0004533D" w:rsidP="000375CC">
            <w:pPr>
              <w:pStyle w:val="TableText"/>
              <w:kinsoku w:val="0"/>
              <w:textAlignment w:val="top"/>
            </w:pPr>
            <w:r w:rsidRPr="0004533D">
              <w:t>rfc2466-ipv6-icmp.mib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RFC2466</w:t>
            </w:r>
          </w:p>
        </w:tc>
      </w:tr>
      <w:tr w:rsidR="0004533D" w:rsidRPr="009540D9" w:rsidTr="000375CC">
        <w:tc>
          <w:tcPr>
            <w:tcW w:w="2160" w:type="dxa"/>
          </w:tcPr>
          <w:p w:rsidR="0004533D" w:rsidRPr="0004533D" w:rsidRDefault="0004533D" w:rsidP="000375CC">
            <w:pPr>
              <w:pStyle w:val="TableText"/>
              <w:kinsoku w:val="0"/>
              <w:textAlignment w:val="top"/>
            </w:pPr>
            <w:r w:rsidRPr="0004533D">
              <w:t>IPV6-TCP-MIB</w:t>
            </w:r>
          </w:p>
        </w:tc>
        <w:tc>
          <w:tcPr>
            <w:tcW w:w="2520" w:type="dxa"/>
          </w:tcPr>
          <w:p w:rsidR="0004533D" w:rsidRPr="0004533D" w:rsidRDefault="0004533D" w:rsidP="000375CC">
            <w:pPr>
              <w:pStyle w:val="TableText"/>
              <w:kinsoku w:val="0"/>
              <w:textAlignment w:val="top"/>
            </w:pPr>
            <w:r w:rsidRPr="0004533D">
              <w:rPr>
                <w:rFonts w:hint="eastAsia"/>
              </w:rPr>
              <w:t>rfc2452-ipv6-tcp</w:t>
            </w:r>
            <w:r w:rsidRPr="0004533D">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RFC2452</w:t>
            </w:r>
          </w:p>
        </w:tc>
      </w:tr>
      <w:tr w:rsidR="0004533D" w:rsidRPr="009540D9" w:rsidTr="000375CC">
        <w:tc>
          <w:tcPr>
            <w:tcW w:w="2160" w:type="dxa"/>
          </w:tcPr>
          <w:p w:rsidR="0004533D" w:rsidRPr="0004533D" w:rsidRDefault="0004533D" w:rsidP="000375CC">
            <w:pPr>
              <w:pStyle w:val="TableText"/>
              <w:kinsoku w:val="0"/>
              <w:textAlignment w:val="top"/>
            </w:pPr>
            <w:r w:rsidRPr="0004533D">
              <w:t>IPV6-UDP-MIB</w:t>
            </w:r>
          </w:p>
        </w:tc>
        <w:tc>
          <w:tcPr>
            <w:tcW w:w="2520" w:type="dxa"/>
          </w:tcPr>
          <w:p w:rsidR="0004533D" w:rsidRPr="0004533D" w:rsidRDefault="0004533D" w:rsidP="000375CC">
            <w:pPr>
              <w:pStyle w:val="TableText"/>
              <w:kinsoku w:val="0"/>
              <w:textAlignment w:val="top"/>
            </w:pPr>
            <w:r w:rsidRPr="0004533D">
              <w:rPr>
                <w:rFonts w:hint="eastAsia"/>
              </w:rPr>
              <w:t>rfc2454-ipv6-udp</w:t>
            </w:r>
            <w:r w:rsidRPr="0004533D">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RFC2454</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ISIS-MIB</w:t>
            </w:r>
          </w:p>
        </w:tc>
        <w:tc>
          <w:tcPr>
            <w:tcW w:w="2520" w:type="dxa"/>
          </w:tcPr>
          <w:p w:rsidR="0004533D" w:rsidRPr="0004533D" w:rsidRDefault="0004533D" w:rsidP="000375CC">
            <w:pPr>
              <w:pStyle w:val="TableText"/>
              <w:kinsoku w:val="0"/>
              <w:textAlignment w:val="top"/>
            </w:pPr>
            <w:r w:rsidRPr="0004533D">
              <w:rPr>
                <w:rFonts w:hint="eastAsia"/>
              </w:rPr>
              <w:t>rfc4444-isis.mib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RFC4444</w:t>
            </w:r>
          </w:p>
        </w:tc>
      </w:tr>
      <w:tr w:rsidR="0004533D" w:rsidRPr="009540D9" w:rsidTr="000375CC">
        <w:tc>
          <w:tcPr>
            <w:tcW w:w="2160" w:type="dxa"/>
          </w:tcPr>
          <w:p w:rsidR="0004533D" w:rsidRPr="0004533D" w:rsidRDefault="0004533D" w:rsidP="000375CC">
            <w:pPr>
              <w:pStyle w:val="TableText"/>
              <w:kinsoku w:val="0"/>
              <w:textAlignment w:val="top"/>
            </w:pPr>
            <w:r w:rsidRPr="0004533D">
              <w:t>LLDP-MIB</w:t>
            </w:r>
          </w:p>
        </w:tc>
        <w:tc>
          <w:tcPr>
            <w:tcW w:w="2520" w:type="dxa"/>
          </w:tcPr>
          <w:p w:rsidR="0004533D" w:rsidRPr="0004533D" w:rsidRDefault="0004533D" w:rsidP="000375CC">
            <w:pPr>
              <w:pStyle w:val="TableText"/>
              <w:kinsoku w:val="0"/>
              <w:textAlignment w:val="top"/>
            </w:pPr>
            <w:r w:rsidRPr="0004533D">
              <w:rPr>
                <w:rFonts w:hint="eastAsia"/>
              </w:rPr>
              <w:t>lldp.mib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IEEE</w:t>
            </w:r>
            <w:r w:rsidRPr="0004533D">
              <w:t>8021AB</w:t>
            </w:r>
          </w:p>
        </w:tc>
      </w:tr>
      <w:tr w:rsidR="0004533D" w:rsidRPr="009540D9" w:rsidTr="000375CC">
        <w:tc>
          <w:tcPr>
            <w:tcW w:w="2160" w:type="dxa"/>
          </w:tcPr>
          <w:p w:rsidR="0004533D" w:rsidRPr="0004533D" w:rsidRDefault="0004533D" w:rsidP="000375CC">
            <w:pPr>
              <w:pStyle w:val="TableText"/>
              <w:kinsoku w:val="0"/>
              <w:textAlignment w:val="top"/>
            </w:pPr>
            <w:r w:rsidRPr="0004533D">
              <w:t>LLDP-EXT-DOT1-EVB-EXTENSIONS-MIB</w:t>
            </w:r>
          </w:p>
        </w:tc>
        <w:tc>
          <w:tcPr>
            <w:tcW w:w="2520" w:type="dxa"/>
          </w:tcPr>
          <w:p w:rsidR="0004533D" w:rsidRPr="0004533D" w:rsidRDefault="0004533D" w:rsidP="000375CC">
            <w:pPr>
              <w:pStyle w:val="TableText"/>
              <w:kinsoku w:val="0"/>
              <w:textAlignment w:val="top"/>
            </w:pPr>
            <w:r w:rsidRPr="0004533D">
              <w:t>lldp-ext-dot1-evb-extensions.mib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IEEEStd 802.1</w:t>
            </w:r>
            <w:r w:rsidRPr="0004533D">
              <w:rPr>
                <w:rFonts w:hint="eastAsia"/>
              </w:rPr>
              <w:t>Qbg</w:t>
            </w:r>
            <w:r w:rsidRPr="0004533D">
              <w:t>-</w:t>
            </w:r>
            <w:r w:rsidRPr="0004533D">
              <w:rPr>
                <w:rFonts w:hint="eastAsia"/>
              </w:rPr>
              <w:t>d2.2</w:t>
            </w:r>
          </w:p>
        </w:tc>
      </w:tr>
      <w:tr w:rsidR="0004533D" w:rsidRPr="009540D9" w:rsidTr="000375CC">
        <w:tc>
          <w:tcPr>
            <w:tcW w:w="2160" w:type="dxa"/>
          </w:tcPr>
          <w:p w:rsidR="0004533D" w:rsidRPr="0004533D" w:rsidRDefault="0004533D" w:rsidP="000375CC">
            <w:pPr>
              <w:pStyle w:val="TableText"/>
              <w:kinsoku w:val="0"/>
              <w:textAlignment w:val="top"/>
            </w:pPr>
            <w:r w:rsidRPr="0004533D">
              <w:t>LLDP-EXT-DOT1-MIB</w:t>
            </w:r>
          </w:p>
        </w:tc>
        <w:tc>
          <w:tcPr>
            <w:tcW w:w="2520" w:type="dxa"/>
          </w:tcPr>
          <w:p w:rsidR="0004533D" w:rsidRPr="0004533D" w:rsidRDefault="0004533D" w:rsidP="000375CC">
            <w:pPr>
              <w:pStyle w:val="TableText"/>
              <w:kinsoku w:val="0"/>
              <w:textAlignment w:val="top"/>
            </w:pPr>
            <w:r w:rsidRPr="0004533D">
              <w:t>lldp-ext-dot1.mib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IEEE</w:t>
            </w:r>
            <w:r w:rsidRPr="0004533D">
              <w:t>8021AB</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LLDP-EXT-DOT1-V2-MIB</w:t>
            </w:r>
          </w:p>
        </w:tc>
        <w:tc>
          <w:tcPr>
            <w:tcW w:w="2520" w:type="dxa"/>
          </w:tcPr>
          <w:p w:rsidR="0004533D" w:rsidRPr="0004533D" w:rsidRDefault="0004533D" w:rsidP="000375CC">
            <w:pPr>
              <w:pStyle w:val="TableText"/>
              <w:widowControl w:val="0"/>
              <w:kinsoku w:val="0"/>
              <w:adjustRightInd w:val="0"/>
              <w:spacing w:line="360" w:lineRule="atLeast"/>
              <w:textAlignment w:val="top"/>
            </w:pPr>
            <w:r w:rsidRPr="0004533D">
              <w:rPr>
                <w:rFonts w:hint="eastAsia"/>
              </w:rPr>
              <w:t>lldp-ext-dot1-v2.mib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widowControl w:val="0"/>
              <w:kinsoku w:val="0"/>
              <w:adjustRightInd w:val="0"/>
              <w:spacing w:line="360" w:lineRule="atLeast"/>
              <w:textAlignment w:val="top"/>
            </w:pPr>
            <w:r w:rsidRPr="0004533D">
              <w:rPr>
                <w:rFonts w:hint="eastAsia"/>
              </w:rPr>
              <w:t>IEEE Std 802.1 AB -2009</w:t>
            </w:r>
          </w:p>
          <w:p w:rsidR="0004533D" w:rsidRPr="0004533D" w:rsidRDefault="0004533D" w:rsidP="000375CC">
            <w:pPr>
              <w:pStyle w:val="TableText"/>
              <w:kinsoku w:val="0"/>
              <w:textAlignment w:val="top"/>
            </w:pPr>
            <w:r w:rsidRPr="0004533D">
              <w:rPr>
                <w:rFonts w:hint="eastAsia"/>
              </w:rPr>
              <w:t>IEEE Std 802.1Qaz-2011</w:t>
            </w:r>
          </w:p>
        </w:tc>
      </w:tr>
      <w:tr w:rsidR="0004533D" w:rsidRPr="009540D9" w:rsidTr="000375CC">
        <w:tc>
          <w:tcPr>
            <w:tcW w:w="2160" w:type="dxa"/>
          </w:tcPr>
          <w:p w:rsidR="0004533D" w:rsidRPr="0004533D" w:rsidRDefault="0004533D" w:rsidP="000375CC">
            <w:pPr>
              <w:pStyle w:val="TableText"/>
              <w:kinsoku w:val="0"/>
              <w:textAlignment w:val="top"/>
            </w:pPr>
            <w:r w:rsidRPr="0004533D">
              <w:t>LLDP-EXT-DOT3-MIB</w:t>
            </w:r>
          </w:p>
        </w:tc>
        <w:tc>
          <w:tcPr>
            <w:tcW w:w="2520" w:type="dxa"/>
          </w:tcPr>
          <w:p w:rsidR="0004533D" w:rsidRPr="0004533D" w:rsidRDefault="0004533D" w:rsidP="000375CC">
            <w:pPr>
              <w:pStyle w:val="TableText"/>
              <w:kinsoku w:val="0"/>
              <w:textAlignment w:val="top"/>
            </w:pPr>
            <w:r w:rsidRPr="0004533D">
              <w:t>lldp-ext-dot3.mib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IEEE</w:t>
            </w:r>
            <w:r w:rsidRPr="0004533D">
              <w:t>8021AB</w:t>
            </w:r>
          </w:p>
        </w:tc>
      </w:tr>
      <w:tr w:rsidR="0004533D" w:rsidRPr="009540D9" w:rsidTr="000375CC">
        <w:tc>
          <w:tcPr>
            <w:tcW w:w="2160" w:type="dxa"/>
          </w:tcPr>
          <w:p w:rsidR="0004533D" w:rsidRPr="0004533D" w:rsidRDefault="0004533D" w:rsidP="000375CC">
            <w:pPr>
              <w:pStyle w:val="TableText"/>
              <w:kinsoku w:val="0"/>
              <w:textAlignment w:val="top"/>
            </w:pPr>
            <w:r w:rsidRPr="0004533D">
              <w:t>LLDP-EXT-DOT3-V2-MIB</w:t>
            </w:r>
          </w:p>
        </w:tc>
        <w:tc>
          <w:tcPr>
            <w:tcW w:w="2520" w:type="dxa"/>
          </w:tcPr>
          <w:p w:rsidR="0004533D" w:rsidRPr="0004533D" w:rsidRDefault="0004533D" w:rsidP="000375CC">
            <w:pPr>
              <w:pStyle w:val="TableText"/>
              <w:kinsoku w:val="0"/>
              <w:textAlignment w:val="top"/>
            </w:pPr>
            <w:r w:rsidRPr="0004533D">
              <w:rPr>
                <w:rFonts w:hint="eastAsia"/>
              </w:rPr>
              <w:t>lldp-ext-dot3-v2.mib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IEEEStd 802.1AB-2009</w:t>
            </w:r>
          </w:p>
        </w:tc>
      </w:tr>
      <w:tr w:rsidR="0004533D" w:rsidRPr="009540D9" w:rsidTr="000375CC">
        <w:tc>
          <w:tcPr>
            <w:tcW w:w="2160" w:type="dxa"/>
          </w:tcPr>
          <w:p w:rsidR="0004533D" w:rsidRPr="0004533D" w:rsidRDefault="0004533D" w:rsidP="000375CC">
            <w:pPr>
              <w:pStyle w:val="TableText"/>
              <w:kinsoku w:val="0"/>
              <w:textAlignment w:val="top"/>
            </w:pPr>
            <w:r w:rsidRPr="0004533D">
              <w:t>LLDP-EXT-MED-MIB</w:t>
            </w:r>
          </w:p>
        </w:tc>
        <w:tc>
          <w:tcPr>
            <w:tcW w:w="2520" w:type="dxa"/>
          </w:tcPr>
          <w:p w:rsidR="0004533D" w:rsidRPr="0004533D" w:rsidRDefault="0004533D" w:rsidP="000375CC">
            <w:pPr>
              <w:pStyle w:val="TableText"/>
              <w:kinsoku w:val="0"/>
              <w:textAlignment w:val="top"/>
            </w:pPr>
            <w:r w:rsidRPr="0004533D">
              <w:t>lldp-ext-med.mib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ANSI/TIA-1057</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LLDP-V2-MIB</w:t>
            </w:r>
          </w:p>
        </w:tc>
        <w:tc>
          <w:tcPr>
            <w:tcW w:w="2520" w:type="dxa"/>
          </w:tcPr>
          <w:p w:rsidR="0004533D" w:rsidRPr="0004533D" w:rsidRDefault="0004533D" w:rsidP="000375CC">
            <w:pPr>
              <w:pStyle w:val="TableText"/>
              <w:kinsoku w:val="0"/>
              <w:textAlignment w:val="top"/>
            </w:pPr>
            <w:r w:rsidRPr="0004533D">
              <w:rPr>
                <w:rFonts w:hint="eastAsia"/>
              </w:rPr>
              <w:t>lldp-v2.mib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IEEE</w:t>
            </w:r>
            <w:r w:rsidRPr="0004533D">
              <w:rPr>
                <w:rFonts w:hint="eastAsia"/>
              </w:rPr>
              <w:t xml:space="preserve"> </w:t>
            </w:r>
            <w:r w:rsidRPr="0004533D">
              <w:t>Std 802.1AB-2009</w:t>
            </w:r>
          </w:p>
        </w:tc>
      </w:tr>
      <w:tr w:rsidR="0004533D" w:rsidRPr="009540D9" w:rsidTr="000375CC">
        <w:tc>
          <w:tcPr>
            <w:tcW w:w="2160" w:type="dxa"/>
          </w:tcPr>
          <w:p w:rsidR="0004533D" w:rsidRPr="0004533D" w:rsidRDefault="0004533D" w:rsidP="000375CC">
            <w:pPr>
              <w:pStyle w:val="TableText"/>
              <w:kinsoku w:val="0"/>
              <w:textAlignment w:val="top"/>
            </w:pPr>
            <w:r w:rsidRPr="0004533D">
              <w:t>MAU-MIB</w:t>
            </w:r>
          </w:p>
        </w:tc>
        <w:tc>
          <w:tcPr>
            <w:tcW w:w="2520" w:type="dxa"/>
          </w:tcPr>
          <w:p w:rsidR="0004533D" w:rsidRPr="0004533D" w:rsidRDefault="0004533D" w:rsidP="000375CC">
            <w:pPr>
              <w:pStyle w:val="TableText"/>
              <w:kinsoku w:val="0"/>
              <w:textAlignment w:val="top"/>
            </w:pPr>
            <w:r w:rsidRPr="0004533D">
              <w:t>rfc4836-mau.mib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w:t>
            </w:r>
            <w:r w:rsidRPr="0004533D">
              <w:t>4836</w:t>
            </w:r>
          </w:p>
        </w:tc>
      </w:tr>
      <w:tr w:rsidR="0004533D" w:rsidRPr="009540D9" w:rsidTr="000375CC">
        <w:tc>
          <w:tcPr>
            <w:tcW w:w="2160" w:type="dxa"/>
          </w:tcPr>
          <w:p w:rsidR="0004533D" w:rsidRPr="0004533D" w:rsidRDefault="0004533D" w:rsidP="000375CC">
            <w:pPr>
              <w:pStyle w:val="TableText"/>
              <w:kinsoku w:val="0"/>
              <w:textAlignment w:val="top"/>
            </w:pPr>
            <w:r w:rsidRPr="0004533D">
              <w:t>MGMD-STD-MIB</w:t>
            </w:r>
          </w:p>
        </w:tc>
        <w:tc>
          <w:tcPr>
            <w:tcW w:w="2520" w:type="dxa"/>
          </w:tcPr>
          <w:p w:rsidR="0004533D" w:rsidRPr="0004533D" w:rsidRDefault="0004533D" w:rsidP="000375CC">
            <w:pPr>
              <w:pStyle w:val="TableText"/>
              <w:kinsoku w:val="0"/>
              <w:textAlignment w:val="top"/>
            </w:pPr>
            <w:r w:rsidRPr="0004533D">
              <w:rPr>
                <w:rFonts w:hint="eastAsia"/>
              </w:rPr>
              <w:t>rfc5519-mgmd-std.mib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RFC5519</w:t>
            </w:r>
          </w:p>
        </w:tc>
      </w:tr>
      <w:tr w:rsidR="0004533D" w:rsidRPr="009540D9" w:rsidTr="000375CC">
        <w:tc>
          <w:tcPr>
            <w:tcW w:w="2160" w:type="dxa"/>
          </w:tcPr>
          <w:p w:rsidR="0004533D" w:rsidRPr="0004533D" w:rsidRDefault="0004533D" w:rsidP="000375CC">
            <w:pPr>
              <w:pStyle w:val="TableText"/>
              <w:kinsoku w:val="0"/>
              <w:textAlignment w:val="top"/>
            </w:pPr>
            <w:r w:rsidRPr="0004533D">
              <w:t>MPLS-FRR-FACILITY-STD-MIB</w:t>
            </w:r>
          </w:p>
        </w:tc>
        <w:tc>
          <w:tcPr>
            <w:tcW w:w="2520" w:type="dxa"/>
          </w:tcPr>
          <w:p w:rsidR="0004533D" w:rsidRPr="0004533D" w:rsidRDefault="0004533D" w:rsidP="000375CC">
            <w:pPr>
              <w:pStyle w:val="TableText"/>
              <w:kinsoku w:val="0"/>
              <w:textAlignment w:val="top"/>
            </w:pPr>
            <w:r w:rsidRPr="0004533D">
              <w:t>rfc</w:t>
            </w:r>
            <w:r w:rsidRPr="0004533D">
              <w:rPr>
                <w:rFonts w:hint="eastAsia"/>
              </w:rPr>
              <w:t>6445-mpls-frr-facility-std</w:t>
            </w:r>
            <w:r w:rsidRPr="0004533D">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RFC6445</w:t>
            </w:r>
          </w:p>
        </w:tc>
      </w:tr>
      <w:tr w:rsidR="0004533D" w:rsidRPr="009540D9" w:rsidTr="000375CC">
        <w:tc>
          <w:tcPr>
            <w:tcW w:w="2160" w:type="dxa"/>
          </w:tcPr>
          <w:p w:rsidR="0004533D" w:rsidRPr="0004533D" w:rsidRDefault="0004533D" w:rsidP="000375CC">
            <w:pPr>
              <w:pStyle w:val="TableText"/>
              <w:kinsoku w:val="0"/>
              <w:textAlignment w:val="top"/>
            </w:pPr>
            <w:r w:rsidRPr="0004533D">
              <w:t>MPLS-FRR-</w:t>
            </w:r>
            <w:r w:rsidRPr="0004533D">
              <w:rPr>
                <w:rFonts w:hint="eastAsia"/>
              </w:rPr>
              <w:t>GENERAL</w:t>
            </w:r>
            <w:r w:rsidRPr="0004533D">
              <w:t>-STD-MIB</w:t>
            </w:r>
          </w:p>
        </w:tc>
        <w:tc>
          <w:tcPr>
            <w:tcW w:w="2520" w:type="dxa"/>
          </w:tcPr>
          <w:p w:rsidR="0004533D" w:rsidRPr="0004533D" w:rsidRDefault="0004533D" w:rsidP="000375CC">
            <w:pPr>
              <w:pStyle w:val="TableText"/>
              <w:kinsoku w:val="0"/>
              <w:textAlignment w:val="top"/>
            </w:pPr>
            <w:r w:rsidRPr="0004533D">
              <w:rPr>
                <w:rFonts w:hint="eastAsia"/>
              </w:rPr>
              <w:t>rfc6445-mpls</w:t>
            </w:r>
            <w:r w:rsidRPr="0004533D">
              <w:t>-</w:t>
            </w:r>
            <w:r w:rsidRPr="0004533D">
              <w:rPr>
                <w:rFonts w:hint="eastAsia"/>
              </w:rPr>
              <w:t>frr</w:t>
            </w:r>
            <w:r w:rsidRPr="0004533D">
              <w:t>-</w:t>
            </w:r>
            <w:r w:rsidRPr="0004533D">
              <w:rPr>
                <w:rFonts w:hint="eastAsia"/>
              </w:rPr>
              <w:t>general</w:t>
            </w:r>
            <w:r w:rsidRPr="0004533D">
              <w:t>-</w:t>
            </w:r>
            <w:r w:rsidRPr="0004533D">
              <w:rPr>
                <w:rFonts w:hint="eastAsia"/>
              </w:rPr>
              <w:t>std</w:t>
            </w:r>
            <w:r w:rsidRPr="0004533D">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RFC6445</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MPLS-FTN-STD-MIB</w:t>
            </w:r>
          </w:p>
        </w:tc>
        <w:tc>
          <w:tcPr>
            <w:tcW w:w="2520" w:type="dxa"/>
          </w:tcPr>
          <w:p w:rsidR="0004533D" w:rsidRPr="0004533D" w:rsidRDefault="0004533D" w:rsidP="000375CC">
            <w:pPr>
              <w:pStyle w:val="TableText"/>
              <w:kinsoku w:val="0"/>
              <w:textAlignment w:val="top"/>
            </w:pPr>
            <w:r w:rsidRPr="0004533D">
              <w:t>rfc3814-mpls-ftn-std.mib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RFC3814</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MPLS-L3VPN-STD-MIB</w:t>
            </w:r>
          </w:p>
        </w:tc>
        <w:tc>
          <w:tcPr>
            <w:tcW w:w="2520" w:type="dxa"/>
          </w:tcPr>
          <w:p w:rsidR="0004533D" w:rsidRPr="0004533D" w:rsidRDefault="0004533D" w:rsidP="000375CC">
            <w:pPr>
              <w:pStyle w:val="TableText"/>
              <w:kinsoku w:val="0"/>
              <w:textAlignment w:val="top"/>
            </w:pPr>
            <w:r w:rsidRPr="0004533D">
              <w:t>rfc4382-mpls-l3vpn-std</w:t>
            </w:r>
            <w:r w:rsidRPr="0004533D">
              <w:rPr>
                <w:rFonts w:hint="eastAsia"/>
              </w:rPr>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RFC4382</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MPLS-LDP-STD-MIB</w:t>
            </w:r>
          </w:p>
        </w:tc>
        <w:tc>
          <w:tcPr>
            <w:tcW w:w="2520" w:type="dxa"/>
          </w:tcPr>
          <w:p w:rsidR="0004533D" w:rsidRPr="0004533D" w:rsidRDefault="0004533D" w:rsidP="000375CC">
            <w:pPr>
              <w:pStyle w:val="TableText"/>
              <w:kinsoku w:val="0"/>
              <w:textAlignment w:val="top"/>
            </w:pPr>
            <w:r w:rsidRPr="0004533D">
              <w:t>rfc3815-mpls-ldp-std</w:t>
            </w:r>
            <w:r w:rsidRPr="0004533D">
              <w:rPr>
                <w:rFonts w:hint="eastAsia"/>
              </w:rPr>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RFC3815</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MPLS-LSR-STD-MIB</w:t>
            </w:r>
          </w:p>
        </w:tc>
        <w:tc>
          <w:tcPr>
            <w:tcW w:w="2520" w:type="dxa"/>
          </w:tcPr>
          <w:p w:rsidR="0004533D" w:rsidRPr="0004533D" w:rsidRDefault="0004533D" w:rsidP="000375CC">
            <w:pPr>
              <w:pStyle w:val="TableText"/>
              <w:kinsoku w:val="0"/>
              <w:textAlignment w:val="top"/>
            </w:pPr>
            <w:r w:rsidRPr="0004533D">
              <w:t>rfc3813-mpls-lsr-std.mib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RFC3813</w:t>
            </w:r>
          </w:p>
        </w:tc>
      </w:tr>
      <w:tr w:rsidR="0004533D" w:rsidRPr="009540D9" w:rsidTr="000375CC">
        <w:tc>
          <w:tcPr>
            <w:tcW w:w="2160" w:type="dxa"/>
          </w:tcPr>
          <w:p w:rsidR="0004533D" w:rsidRPr="0004533D" w:rsidRDefault="0004533D" w:rsidP="000375CC">
            <w:pPr>
              <w:pStyle w:val="TableText"/>
              <w:kinsoku w:val="0"/>
              <w:textAlignment w:val="top"/>
            </w:pPr>
            <w:r w:rsidRPr="0004533D">
              <w:t>MPLS-TE-STD-MIB</w:t>
            </w:r>
          </w:p>
        </w:tc>
        <w:tc>
          <w:tcPr>
            <w:tcW w:w="2520" w:type="dxa"/>
          </w:tcPr>
          <w:p w:rsidR="0004533D" w:rsidRPr="0004533D" w:rsidRDefault="0004533D" w:rsidP="000375CC">
            <w:pPr>
              <w:pStyle w:val="TableText"/>
              <w:kinsoku w:val="0"/>
              <w:textAlignment w:val="top"/>
            </w:pPr>
            <w:r w:rsidRPr="0004533D">
              <w:t>rfc3812-mpls-te-std.mib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RFC3812</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lastRenderedPageBreak/>
              <w:t>OSPF-MIB</w:t>
            </w:r>
          </w:p>
        </w:tc>
        <w:tc>
          <w:tcPr>
            <w:tcW w:w="2520" w:type="dxa"/>
          </w:tcPr>
          <w:p w:rsidR="0004533D" w:rsidRPr="0004533D" w:rsidRDefault="0004533D" w:rsidP="000375CC">
            <w:pPr>
              <w:pStyle w:val="TableText"/>
              <w:kinsoku w:val="0"/>
              <w:textAlignment w:val="top"/>
            </w:pPr>
            <w:r w:rsidRPr="0004533D">
              <w:t>rfc</w:t>
            </w:r>
            <w:r w:rsidRPr="0004533D">
              <w:rPr>
                <w:rFonts w:hint="eastAsia"/>
              </w:rPr>
              <w:t>4750</w:t>
            </w:r>
            <w:r w:rsidRPr="0004533D">
              <w:t>-ospf.mib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RFC4750</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OSPF-TRAP-MIB</w:t>
            </w:r>
          </w:p>
        </w:tc>
        <w:tc>
          <w:tcPr>
            <w:tcW w:w="2520" w:type="dxa"/>
          </w:tcPr>
          <w:p w:rsidR="0004533D" w:rsidRPr="0004533D" w:rsidRDefault="0004533D" w:rsidP="000375CC">
            <w:pPr>
              <w:pStyle w:val="TableText"/>
              <w:kinsoku w:val="0"/>
              <w:textAlignment w:val="top"/>
            </w:pPr>
            <w:r w:rsidRPr="0004533D">
              <w:t>rfc</w:t>
            </w:r>
            <w:r w:rsidRPr="0004533D">
              <w:rPr>
                <w:rFonts w:hint="eastAsia"/>
              </w:rPr>
              <w:t>4750</w:t>
            </w:r>
            <w:r w:rsidRPr="0004533D">
              <w:t>-ospf</w:t>
            </w:r>
            <w:r w:rsidRPr="0004533D">
              <w:rPr>
                <w:rFonts w:hint="eastAsia"/>
              </w:rPr>
              <w:t>-trap</w:t>
            </w:r>
            <w:r w:rsidRPr="0004533D">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RFC4750</w:t>
            </w:r>
          </w:p>
        </w:tc>
      </w:tr>
      <w:tr w:rsidR="0004533D" w:rsidRPr="009540D9" w:rsidTr="000375CC">
        <w:tc>
          <w:tcPr>
            <w:tcW w:w="2160" w:type="dxa"/>
          </w:tcPr>
          <w:p w:rsidR="0004533D" w:rsidRPr="0004533D" w:rsidRDefault="0004533D" w:rsidP="000375CC">
            <w:pPr>
              <w:pStyle w:val="TableText"/>
              <w:kinsoku w:val="0"/>
              <w:textAlignment w:val="top"/>
            </w:pPr>
            <w:r w:rsidRPr="0004533D">
              <w:t>OSPFV3-MIB</w:t>
            </w:r>
          </w:p>
        </w:tc>
        <w:tc>
          <w:tcPr>
            <w:tcW w:w="2520" w:type="dxa"/>
          </w:tcPr>
          <w:p w:rsidR="0004533D" w:rsidRPr="0004533D" w:rsidRDefault="0004533D" w:rsidP="000375CC">
            <w:pPr>
              <w:pStyle w:val="TableText"/>
              <w:kinsoku w:val="0"/>
              <w:textAlignment w:val="top"/>
            </w:pPr>
            <w:r w:rsidRPr="0004533D">
              <w:rPr>
                <w:rFonts w:hint="eastAsia"/>
              </w:rPr>
              <w:t>rfc5643-ospfv3.mib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RFC5643</w:t>
            </w:r>
          </w:p>
        </w:tc>
      </w:tr>
      <w:tr w:rsidR="0004533D" w:rsidRPr="009540D9" w:rsidTr="000375CC">
        <w:tc>
          <w:tcPr>
            <w:tcW w:w="2160" w:type="dxa"/>
          </w:tcPr>
          <w:p w:rsidR="0004533D" w:rsidRPr="0004533D" w:rsidRDefault="0004533D" w:rsidP="000375CC">
            <w:pPr>
              <w:pStyle w:val="TableText"/>
              <w:kinsoku w:val="0"/>
              <w:textAlignment w:val="top"/>
            </w:pPr>
            <w:r w:rsidRPr="0004533D">
              <w:t>P-BRIDGE-MIB</w:t>
            </w:r>
          </w:p>
        </w:tc>
        <w:tc>
          <w:tcPr>
            <w:tcW w:w="2520" w:type="dxa"/>
          </w:tcPr>
          <w:p w:rsidR="0004533D" w:rsidRPr="0004533D" w:rsidRDefault="0004533D" w:rsidP="000375CC">
            <w:pPr>
              <w:pStyle w:val="TableText"/>
              <w:kinsoku w:val="0"/>
              <w:textAlignment w:val="top"/>
            </w:pPr>
            <w:r w:rsidRPr="0004533D">
              <w:t>rfc2674-pbridge.mib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RFC2674</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PIM-BSR-MIB</w:t>
            </w:r>
          </w:p>
        </w:tc>
        <w:tc>
          <w:tcPr>
            <w:tcW w:w="2520" w:type="dxa"/>
          </w:tcPr>
          <w:p w:rsidR="0004533D" w:rsidRPr="0004533D" w:rsidRDefault="0004533D" w:rsidP="000375CC">
            <w:pPr>
              <w:pStyle w:val="TableText"/>
              <w:kinsoku w:val="0"/>
              <w:textAlignment w:val="top"/>
            </w:pPr>
            <w:r w:rsidRPr="0004533D">
              <w:rPr>
                <w:rFonts w:hint="eastAsia"/>
              </w:rPr>
              <w:t>rfc5240-pim-bsr.mib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RFC5240</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PIM-STD-MIB</w:t>
            </w:r>
          </w:p>
        </w:tc>
        <w:tc>
          <w:tcPr>
            <w:tcW w:w="2520" w:type="dxa"/>
          </w:tcPr>
          <w:p w:rsidR="0004533D" w:rsidRPr="0004533D" w:rsidRDefault="0004533D" w:rsidP="000375CC">
            <w:pPr>
              <w:pStyle w:val="TableText"/>
              <w:kinsoku w:val="0"/>
              <w:textAlignment w:val="top"/>
            </w:pPr>
            <w:r w:rsidRPr="0004533D">
              <w:rPr>
                <w:rFonts w:hint="eastAsia"/>
              </w:rPr>
              <w:t>rfc5060-pim-std.mib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RFC5060</w:t>
            </w:r>
          </w:p>
        </w:tc>
      </w:tr>
      <w:tr w:rsidR="0004533D" w:rsidRPr="009540D9" w:rsidTr="000375CC">
        <w:tc>
          <w:tcPr>
            <w:tcW w:w="2160" w:type="dxa"/>
          </w:tcPr>
          <w:p w:rsidR="0004533D" w:rsidRPr="0004533D" w:rsidRDefault="0004533D" w:rsidP="000375CC">
            <w:pPr>
              <w:pStyle w:val="TableText"/>
              <w:kinsoku w:val="0"/>
              <w:textAlignment w:val="top"/>
            </w:pPr>
            <w:r w:rsidRPr="0004533D">
              <w:t>PW-</w:t>
            </w:r>
            <w:r w:rsidRPr="0004533D">
              <w:rPr>
                <w:rFonts w:hint="eastAsia"/>
              </w:rPr>
              <w:t>ENET-STD</w:t>
            </w:r>
            <w:r w:rsidRPr="0004533D">
              <w:t>-MIB</w:t>
            </w:r>
          </w:p>
        </w:tc>
        <w:tc>
          <w:tcPr>
            <w:tcW w:w="2520" w:type="dxa"/>
          </w:tcPr>
          <w:p w:rsidR="0004533D" w:rsidRPr="0004533D" w:rsidRDefault="0004533D" w:rsidP="000375CC">
            <w:pPr>
              <w:pStyle w:val="TableText"/>
              <w:kinsoku w:val="0"/>
              <w:textAlignment w:val="top"/>
            </w:pPr>
            <w:r w:rsidRPr="0004533D">
              <w:t>rfc5603-pw-enet-std.mib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w:t>
            </w:r>
            <w:r w:rsidRPr="0004533D">
              <w:t>560</w:t>
            </w:r>
            <w:r w:rsidRPr="0004533D">
              <w:rPr>
                <w:rFonts w:hint="eastAsia"/>
              </w:rPr>
              <w:t>3</w:t>
            </w:r>
          </w:p>
        </w:tc>
      </w:tr>
      <w:tr w:rsidR="0004533D" w:rsidRPr="009540D9" w:rsidTr="000375CC">
        <w:tc>
          <w:tcPr>
            <w:tcW w:w="2160" w:type="dxa"/>
          </w:tcPr>
          <w:p w:rsidR="0004533D" w:rsidRPr="0004533D" w:rsidRDefault="0004533D" w:rsidP="000375CC">
            <w:pPr>
              <w:pStyle w:val="TableText"/>
              <w:kinsoku w:val="0"/>
              <w:textAlignment w:val="top"/>
            </w:pPr>
            <w:r w:rsidRPr="0004533D">
              <w:t>PW-MPLS-</w:t>
            </w:r>
            <w:r w:rsidRPr="0004533D">
              <w:rPr>
                <w:rFonts w:hint="eastAsia"/>
              </w:rPr>
              <w:t>STD-MIB</w:t>
            </w:r>
          </w:p>
        </w:tc>
        <w:tc>
          <w:tcPr>
            <w:tcW w:w="2520" w:type="dxa"/>
          </w:tcPr>
          <w:p w:rsidR="0004533D" w:rsidRPr="0004533D" w:rsidRDefault="0004533D" w:rsidP="000375CC">
            <w:pPr>
              <w:pStyle w:val="TableText"/>
              <w:kinsoku w:val="0"/>
              <w:textAlignment w:val="top"/>
            </w:pPr>
            <w:r w:rsidRPr="0004533D">
              <w:t>rfc5602-pw-mpls-std.mib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RFC5602</w:t>
            </w:r>
          </w:p>
        </w:tc>
      </w:tr>
      <w:tr w:rsidR="0004533D" w:rsidRPr="009540D9" w:rsidTr="000375CC">
        <w:tc>
          <w:tcPr>
            <w:tcW w:w="2160" w:type="dxa"/>
          </w:tcPr>
          <w:p w:rsidR="0004533D" w:rsidRPr="0004533D" w:rsidRDefault="0004533D" w:rsidP="000375CC">
            <w:pPr>
              <w:pStyle w:val="TableText"/>
              <w:kinsoku w:val="0"/>
              <w:textAlignment w:val="top"/>
            </w:pPr>
            <w:r w:rsidRPr="0004533D">
              <w:t>PW-STD-MIB</w:t>
            </w:r>
          </w:p>
        </w:tc>
        <w:tc>
          <w:tcPr>
            <w:tcW w:w="2520" w:type="dxa"/>
          </w:tcPr>
          <w:p w:rsidR="0004533D" w:rsidRPr="0004533D" w:rsidRDefault="0004533D" w:rsidP="000375CC">
            <w:pPr>
              <w:pStyle w:val="TableText"/>
              <w:kinsoku w:val="0"/>
              <w:textAlignment w:val="top"/>
            </w:pPr>
            <w:r w:rsidRPr="0004533D">
              <w:t>rfc5601-pw-std.mib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w:t>
            </w:r>
            <w:r w:rsidRPr="0004533D">
              <w:t>5601</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Q-BRIDGE-MIB</w:t>
            </w:r>
          </w:p>
        </w:tc>
        <w:tc>
          <w:tcPr>
            <w:tcW w:w="2520" w:type="dxa"/>
          </w:tcPr>
          <w:p w:rsidR="0004533D" w:rsidRPr="0004533D" w:rsidRDefault="0004533D" w:rsidP="000375CC">
            <w:pPr>
              <w:pStyle w:val="TableText"/>
              <w:kinsoku w:val="0"/>
              <w:textAlignment w:val="top"/>
            </w:pPr>
            <w:r w:rsidRPr="0004533D">
              <w:t>rfc2674-qbridge.mib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RFC2674</w:t>
            </w:r>
          </w:p>
        </w:tc>
      </w:tr>
      <w:tr w:rsidR="0004533D" w:rsidRPr="009540D9" w:rsidTr="000375CC">
        <w:tc>
          <w:tcPr>
            <w:tcW w:w="2160" w:type="dxa"/>
          </w:tcPr>
          <w:p w:rsidR="0004533D" w:rsidRPr="0004533D" w:rsidRDefault="0004533D" w:rsidP="000375CC">
            <w:pPr>
              <w:pStyle w:val="TableText"/>
              <w:kinsoku w:val="0"/>
              <w:textAlignment w:val="top"/>
            </w:pPr>
            <w:r>
              <w:rPr>
                <w:rFonts w:hint="eastAsia"/>
              </w:rPr>
              <w:t>RADIUS-ACC-CLIENT-MIB</w:t>
            </w:r>
          </w:p>
        </w:tc>
        <w:tc>
          <w:tcPr>
            <w:tcW w:w="2520" w:type="dxa"/>
          </w:tcPr>
          <w:p w:rsidR="0004533D" w:rsidRPr="0004533D" w:rsidRDefault="0004533D" w:rsidP="000375CC">
            <w:pPr>
              <w:pStyle w:val="TableText"/>
              <w:kinsoku w:val="0"/>
              <w:textAlignment w:val="top"/>
            </w:pPr>
            <w:r w:rsidRPr="002079A4">
              <w:t>rfc2620-radius-acc-client.mib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RFC2620</w:t>
            </w:r>
          </w:p>
        </w:tc>
      </w:tr>
      <w:tr w:rsidR="0004533D" w:rsidRPr="009540D9" w:rsidTr="000375CC">
        <w:tc>
          <w:tcPr>
            <w:tcW w:w="2160" w:type="dxa"/>
          </w:tcPr>
          <w:p w:rsidR="0004533D" w:rsidRDefault="0004533D" w:rsidP="000375CC">
            <w:pPr>
              <w:pStyle w:val="TableText"/>
              <w:kinsoku w:val="0"/>
              <w:textAlignment w:val="top"/>
            </w:pPr>
            <w:r>
              <w:rPr>
                <w:rFonts w:hint="eastAsia"/>
              </w:rPr>
              <w:t>RADIUS-AUTH-CLIENT-MIB</w:t>
            </w:r>
          </w:p>
        </w:tc>
        <w:tc>
          <w:tcPr>
            <w:tcW w:w="2520" w:type="dxa"/>
          </w:tcPr>
          <w:p w:rsidR="0004533D" w:rsidRPr="002079A4" w:rsidRDefault="0004533D" w:rsidP="000375CC">
            <w:pPr>
              <w:pStyle w:val="TableText"/>
              <w:kinsoku w:val="0"/>
              <w:textAlignment w:val="top"/>
            </w:pPr>
            <w:r>
              <w:t>rfc26</w:t>
            </w:r>
            <w:r>
              <w:rPr>
                <w:rFonts w:hint="eastAsia"/>
              </w:rPr>
              <w:t>18</w:t>
            </w:r>
            <w:r w:rsidRPr="002079A4">
              <w:t>-radius-a</w:t>
            </w:r>
            <w:r>
              <w:rPr>
                <w:rFonts w:hint="eastAsia"/>
              </w:rPr>
              <w:t>uth</w:t>
            </w:r>
            <w:r w:rsidRPr="002079A4">
              <w:t>-client.mib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Pr>
                <w:rFonts w:hint="eastAsia"/>
              </w:rPr>
              <w:t>RFC2618</w:t>
            </w:r>
          </w:p>
        </w:tc>
      </w:tr>
      <w:tr w:rsidR="0004533D" w:rsidRPr="009540D9" w:rsidTr="000375CC">
        <w:tc>
          <w:tcPr>
            <w:tcW w:w="2160" w:type="dxa"/>
          </w:tcPr>
          <w:p w:rsidR="0004533D" w:rsidRDefault="0004533D" w:rsidP="000375CC">
            <w:pPr>
              <w:pStyle w:val="TableText"/>
              <w:kinsoku w:val="0"/>
              <w:textAlignment w:val="top"/>
            </w:pPr>
            <w:r w:rsidRPr="003A6142">
              <w:rPr>
                <w:rFonts w:hint="eastAsia"/>
              </w:rPr>
              <w:t>RBRIDGE-MIB</w:t>
            </w:r>
          </w:p>
        </w:tc>
        <w:tc>
          <w:tcPr>
            <w:tcW w:w="2520" w:type="dxa"/>
          </w:tcPr>
          <w:p w:rsidR="0004533D" w:rsidRDefault="0004533D" w:rsidP="000375CC">
            <w:pPr>
              <w:pStyle w:val="TableText"/>
              <w:kinsoku w:val="0"/>
              <w:textAlignment w:val="top"/>
            </w:pPr>
            <w:r w:rsidRPr="003A6142">
              <w:t>rfc6850-rbridge.mib</w:t>
            </w:r>
          </w:p>
        </w:tc>
        <w:tc>
          <w:tcPr>
            <w:tcW w:w="2160" w:type="dxa"/>
          </w:tcPr>
          <w:p w:rsidR="0004533D" w:rsidRPr="003A6142" w:rsidRDefault="0004533D" w:rsidP="000375CC">
            <w:pPr>
              <w:pStyle w:val="TableText"/>
              <w:kinsoku w:val="0"/>
              <w:textAlignment w:val="top"/>
            </w:pPr>
          </w:p>
        </w:tc>
        <w:tc>
          <w:tcPr>
            <w:tcW w:w="1800" w:type="dxa"/>
          </w:tcPr>
          <w:p w:rsidR="0004533D" w:rsidRDefault="0004533D" w:rsidP="000375CC">
            <w:pPr>
              <w:pStyle w:val="TableText"/>
              <w:kinsoku w:val="0"/>
              <w:textAlignment w:val="top"/>
            </w:pPr>
            <w:r>
              <w:rPr>
                <w:rFonts w:hint="eastAsia"/>
              </w:rPr>
              <w:t>RFC6850</w:t>
            </w:r>
          </w:p>
        </w:tc>
      </w:tr>
      <w:tr w:rsidR="0004533D" w:rsidRPr="009540D9" w:rsidTr="000375CC">
        <w:tc>
          <w:tcPr>
            <w:tcW w:w="2160" w:type="dxa"/>
          </w:tcPr>
          <w:p w:rsidR="0004533D" w:rsidRPr="0004533D" w:rsidRDefault="0004533D" w:rsidP="000375CC">
            <w:pPr>
              <w:pStyle w:val="TableText"/>
              <w:kinsoku w:val="0"/>
              <w:textAlignment w:val="top"/>
            </w:pPr>
            <w:r w:rsidRPr="0004533D">
              <w:t>RFC1213-MIB</w:t>
            </w:r>
          </w:p>
        </w:tc>
        <w:tc>
          <w:tcPr>
            <w:tcW w:w="2520" w:type="dxa"/>
          </w:tcPr>
          <w:p w:rsidR="0004533D" w:rsidRPr="0004533D" w:rsidRDefault="0004533D" w:rsidP="000375CC">
            <w:pPr>
              <w:pStyle w:val="TableText"/>
              <w:kinsoku w:val="0"/>
              <w:textAlignment w:val="top"/>
            </w:pPr>
            <w:r w:rsidRPr="0004533D">
              <w:t>rfc1213.mib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RFC1213</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RIPv2-MIB</w:t>
            </w:r>
          </w:p>
        </w:tc>
        <w:tc>
          <w:tcPr>
            <w:tcW w:w="2520" w:type="dxa"/>
          </w:tcPr>
          <w:p w:rsidR="0004533D" w:rsidRPr="0004533D" w:rsidRDefault="0004533D" w:rsidP="000375CC">
            <w:pPr>
              <w:pStyle w:val="TableText"/>
              <w:kinsoku w:val="0"/>
              <w:textAlignment w:val="top"/>
            </w:pPr>
            <w:r w:rsidRPr="0004533D">
              <w:rPr>
                <w:rFonts w:hint="eastAsia"/>
              </w:rPr>
              <w:t>rfc1724-rip.mib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RFC1724</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RMON-MIB</w:t>
            </w:r>
          </w:p>
        </w:tc>
        <w:tc>
          <w:tcPr>
            <w:tcW w:w="2520" w:type="dxa"/>
          </w:tcPr>
          <w:p w:rsidR="0004533D" w:rsidRPr="0004533D" w:rsidRDefault="0004533D" w:rsidP="000375CC">
            <w:pPr>
              <w:pStyle w:val="TableText"/>
              <w:kinsoku w:val="0"/>
              <w:textAlignment w:val="top"/>
            </w:pPr>
            <w:r w:rsidRPr="0004533D">
              <w:t>rfc2819-rmon.mib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RFC2819</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RMON2-MIB</w:t>
            </w:r>
          </w:p>
        </w:tc>
        <w:tc>
          <w:tcPr>
            <w:tcW w:w="2520" w:type="dxa"/>
          </w:tcPr>
          <w:p w:rsidR="0004533D" w:rsidRPr="0004533D" w:rsidRDefault="0004533D" w:rsidP="000375CC">
            <w:pPr>
              <w:pStyle w:val="TableText"/>
              <w:kinsoku w:val="0"/>
              <w:textAlignment w:val="top"/>
            </w:pPr>
            <w:r w:rsidRPr="0004533D">
              <w:rPr>
                <w:rFonts w:hint="eastAsia"/>
              </w:rPr>
              <w:t>r</w:t>
            </w:r>
            <w:r w:rsidRPr="0004533D">
              <w:t>fc</w:t>
            </w:r>
            <w:r w:rsidRPr="0004533D">
              <w:rPr>
                <w:rFonts w:hint="eastAsia"/>
              </w:rPr>
              <w:t>4502</w:t>
            </w:r>
            <w:r w:rsidRPr="0004533D">
              <w:t>-rmon.mib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RFC4502</w:t>
            </w:r>
          </w:p>
        </w:tc>
      </w:tr>
      <w:tr w:rsidR="0004533D" w:rsidRPr="009540D9" w:rsidTr="000375CC">
        <w:tc>
          <w:tcPr>
            <w:tcW w:w="2160" w:type="dxa"/>
          </w:tcPr>
          <w:p w:rsidR="0004533D" w:rsidRPr="0004533D" w:rsidRDefault="0004533D" w:rsidP="000375CC">
            <w:pPr>
              <w:pStyle w:val="TableText"/>
              <w:kinsoku w:val="0"/>
              <w:textAlignment w:val="top"/>
            </w:pPr>
            <w:r w:rsidRPr="0004533D">
              <w:t>SFLOW-MIB</w:t>
            </w:r>
          </w:p>
        </w:tc>
        <w:tc>
          <w:tcPr>
            <w:tcW w:w="2520" w:type="dxa"/>
          </w:tcPr>
          <w:p w:rsidR="0004533D" w:rsidRPr="0004533D" w:rsidRDefault="0004533D" w:rsidP="000375CC">
            <w:pPr>
              <w:pStyle w:val="TableText"/>
              <w:kinsoku w:val="0"/>
              <w:textAlignment w:val="top"/>
            </w:pPr>
            <w:r w:rsidRPr="0004533D">
              <w:rPr>
                <w:rFonts w:hint="eastAsia"/>
              </w:rPr>
              <w:t>sflow.mib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sFlow Version 5</w:t>
            </w:r>
          </w:p>
        </w:tc>
      </w:tr>
      <w:tr w:rsidR="0004533D" w:rsidRPr="009540D9" w:rsidTr="000375CC">
        <w:tc>
          <w:tcPr>
            <w:tcW w:w="2160" w:type="dxa"/>
          </w:tcPr>
          <w:p w:rsidR="0004533D" w:rsidRPr="0004533D" w:rsidRDefault="0004533D" w:rsidP="000375CC">
            <w:pPr>
              <w:pStyle w:val="TableText"/>
              <w:kinsoku w:val="0"/>
              <w:textAlignment w:val="top"/>
            </w:pPr>
            <w:r w:rsidRPr="0004533D">
              <w:t>SNMP-FRAMEWORK-MIB</w:t>
            </w:r>
          </w:p>
        </w:tc>
        <w:tc>
          <w:tcPr>
            <w:tcW w:w="2520" w:type="dxa"/>
          </w:tcPr>
          <w:p w:rsidR="0004533D" w:rsidRPr="0004533D" w:rsidRDefault="0004533D" w:rsidP="000375CC">
            <w:pPr>
              <w:pStyle w:val="TableText"/>
              <w:kinsoku w:val="0"/>
              <w:textAlignment w:val="top"/>
            </w:pPr>
            <w:r w:rsidRPr="0004533D">
              <w:t>rfc2571-snmp-framework.mib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RFC2571</w:t>
            </w:r>
          </w:p>
        </w:tc>
      </w:tr>
      <w:tr w:rsidR="0004533D" w:rsidRPr="009540D9" w:rsidTr="000375CC">
        <w:tc>
          <w:tcPr>
            <w:tcW w:w="2160" w:type="dxa"/>
          </w:tcPr>
          <w:p w:rsidR="0004533D" w:rsidRPr="0004533D" w:rsidRDefault="0004533D" w:rsidP="000375CC">
            <w:pPr>
              <w:pStyle w:val="TableText"/>
              <w:kinsoku w:val="0"/>
              <w:textAlignment w:val="top"/>
            </w:pPr>
            <w:r w:rsidRPr="0004533D">
              <w:t>SNMP-MPD-MIB</w:t>
            </w:r>
          </w:p>
        </w:tc>
        <w:tc>
          <w:tcPr>
            <w:tcW w:w="2520" w:type="dxa"/>
          </w:tcPr>
          <w:p w:rsidR="0004533D" w:rsidRPr="0004533D" w:rsidRDefault="0004533D" w:rsidP="000375CC">
            <w:pPr>
              <w:pStyle w:val="TableText"/>
              <w:kinsoku w:val="0"/>
              <w:textAlignment w:val="top"/>
            </w:pPr>
            <w:r w:rsidRPr="0004533D">
              <w:t>rfc2572-snmp-mpd.mib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RFC2572</w:t>
            </w:r>
          </w:p>
        </w:tc>
      </w:tr>
      <w:tr w:rsidR="0004533D" w:rsidRPr="009540D9" w:rsidTr="000375CC">
        <w:tc>
          <w:tcPr>
            <w:tcW w:w="2160" w:type="dxa"/>
          </w:tcPr>
          <w:p w:rsidR="0004533D" w:rsidRPr="0004533D" w:rsidRDefault="0004533D" w:rsidP="000375CC">
            <w:pPr>
              <w:pStyle w:val="TableText"/>
              <w:kinsoku w:val="0"/>
              <w:textAlignment w:val="top"/>
            </w:pPr>
            <w:r w:rsidRPr="0004533D">
              <w:t>SNMP-NOTIFICATION-MIB</w:t>
            </w:r>
          </w:p>
        </w:tc>
        <w:tc>
          <w:tcPr>
            <w:tcW w:w="2520" w:type="dxa"/>
          </w:tcPr>
          <w:p w:rsidR="0004533D" w:rsidRPr="0004533D" w:rsidRDefault="0004533D" w:rsidP="000375CC">
            <w:pPr>
              <w:pStyle w:val="TableText"/>
              <w:kinsoku w:val="0"/>
              <w:textAlignment w:val="top"/>
            </w:pPr>
            <w:r w:rsidRPr="0004533D">
              <w:rPr>
                <w:rFonts w:hint="eastAsia"/>
              </w:rPr>
              <w:t>r</w:t>
            </w:r>
            <w:r w:rsidRPr="0004533D">
              <w:t>fc</w:t>
            </w:r>
            <w:r w:rsidRPr="0004533D">
              <w:rPr>
                <w:rFonts w:hint="eastAsia"/>
              </w:rPr>
              <w:t>3413</w:t>
            </w:r>
            <w:r w:rsidRPr="0004533D">
              <w:t>-snmp-notification.mib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w:t>
            </w:r>
            <w:r w:rsidRPr="0004533D">
              <w:rPr>
                <w:rFonts w:hint="eastAsia"/>
              </w:rPr>
              <w:t>3413</w:t>
            </w:r>
          </w:p>
        </w:tc>
      </w:tr>
      <w:tr w:rsidR="0004533D" w:rsidRPr="009540D9" w:rsidTr="000375CC">
        <w:tc>
          <w:tcPr>
            <w:tcW w:w="2160" w:type="dxa"/>
          </w:tcPr>
          <w:p w:rsidR="0004533D" w:rsidRPr="0004533D" w:rsidRDefault="0004533D" w:rsidP="000375CC">
            <w:pPr>
              <w:pStyle w:val="TableText"/>
              <w:kinsoku w:val="0"/>
              <w:textAlignment w:val="top"/>
            </w:pPr>
            <w:r w:rsidRPr="0004533D">
              <w:t>SNMP-TARGET-MIB</w:t>
            </w:r>
          </w:p>
        </w:tc>
        <w:tc>
          <w:tcPr>
            <w:tcW w:w="2520" w:type="dxa"/>
          </w:tcPr>
          <w:p w:rsidR="0004533D" w:rsidRPr="0004533D" w:rsidRDefault="0004533D" w:rsidP="000375CC">
            <w:pPr>
              <w:pStyle w:val="TableText"/>
              <w:kinsoku w:val="0"/>
              <w:textAlignment w:val="top"/>
            </w:pPr>
            <w:r w:rsidRPr="0004533D">
              <w:t>rfc2573-snmp-target.mib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RFC2573</w:t>
            </w:r>
          </w:p>
        </w:tc>
      </w:tr>
      <w:tr w:rsidR="0004533D" w:rsidRPr="009540D9" w:rsidTr="000375CC">
        <w:tc>
          <w:tcPr>
            <w:tcW w:w="2160" w:type="dxa"/>
          </w:tcPr>
          <w:p w:rsidR="0004533D" w:rsidRPr="0004533D" w:rsidRDefault="0004533D" w:rsidP="000375CC">
            <w:pPr>
              <w:pStyle w:val="TableText"/>
              <w:kinsoku w:val="0"/>
              <w:textAlignment w:val="top"/>
            </w:pPr>
            <w:r w:rsidRPr="0004533D">
              <w:t>SNMP-USER-BASED-SM-MIB</w:t>
            </w:r>
          </w:p>
        </w:tc>
        <w:tc>
          <w:tcPr>
            <w:tcW w:w="2520" w:type="dxa"/>
          </w:tcPr>
          <w:p w:rsidR="0004533D" w:rsidRPr="0004533D" w:rsidRDefault="0004533D" w:rsidP="000375CC">
            <w:pPr>
              <w:pStyle w:val="TableText"/>
              <w:kinsoku w:val="0"/>
              <w:textAlignment w:val="top"/>
            </w:pPr>
            <w:r w:rsidRPr="0004533D">
              <w:t>rfc3414-snmp-usm.mib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RFC3414</w:t>
            </w:r>
          </w:p>
        </w:tc>
      </w:tr>
      <w:tr w:rsidR="0004533D" w:rsidRPr="009540D9" w:rsidTr="000375CC">
        <w:tc>
          <w:tcPr>
            <w:tcW w:w="2160" w:type="dxa"/>
          </w:tcPr>
          <w:p w:rsidR="0004533D" w:rsidRPr="0004533D" w:rsidRDefault="0004533D" w:rsidP="000375CC">
            <w:pPr>
              <w:pStyle w:val="TableText"/>
              <w:kinsoku w:val="0"/>
              <w:textAlignment w:val="top"/>
            </w:pPr>
            <w:r w:rsidRPr="0004533D">
              <w:t>SNMP-USM-AES-MIB</w:t>
            </w:r>
          </w:p>
        </w:tc>
        <w:tc>
          <w:tcPr>
            <w:tcW w:w="2520" w:type="dxa"/>
          </w:tcPr>
          <w:p w:rsidR="0004533D" w:rsidRPr="0004533D" w:rsidRDefault="0004533D" w:rsidP="000375CC">
            <w:pPr>
              <w:pStyle w:val="TableText"/>
              <w:kinsoku w:val="0"/>
              <w:textAlignment w:val="top"/>
            </w:pPr>
            <w:r w:rsidRPr="0004533D">
              <w:t>rfc3826-snmp-usm-aes.mib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RFC3826</w:t>
            </w:r>
          </w:p>
        </w:tc>
      </w:tr>
      <w:tr w:rsidR="0004533D" w:rsidRPr="009540D9" w:rsidTr="000375CC">
        <w:tc>
          <w:tcPr>
            <w:tcW w:w="2160" w:type="dxa"/>
          </w:tcPr>
          <w:p w:rsidR="0004533D" w:rsidRPr="0004533D" w:rsidRDefault="0004533D" w:rsidP="000375CC">
            <w:pPr>
              <w:pStyle w:val="TableText"/>
              <w:kinsoku w:val="0"/>
              <w:textAlignment w:val="top"/>
            </w:pPr>
            <w:r w:rsidRPr="0004533D">
              <w:t>SNMP-VIEW-BASED-ACM-MIB</w:t>
            </w:r>
          </w:p>
        </w:tc>
        <w:tc>
          <w:tcPr>
            <w:tcW w:w="2520" w:type="dxa"/>
          </w:tcPr>
          <w:p w:rsidR="0004533D" w:rsidRPr="0004533D" w:rsidRDefault="0004533D" w:rsidP="000375CC">
            <w:pPr>
              <w:pStyle w:val="TableText"/>
              <w:kinsoku w:val="0"/>
              <w:textAlignment w:val="top"/>
            </w:pPr>
            <w:r w:rsidRPr="0004533D">
              <w:t>rfc3415-snmp-vacm.mib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RFC3415</w:t>
            </w:r>
          </w:p>
        </w:tc>
      </w:tr>
      <w:tr w:rsidR="0004533D" w:rsidRPr="009540D9" w:rsidTr="000375CC">
        <w:tc>
          <w:tcPr>
            <w:tcW w:w="2160" w:type="dxa"/>
          </w:tcPr>
          <w:p w:rsidR="0004533D" w:rsidRPr="0004533D" w:rsidRDefault="0004533D" w:rsidP="000375CC">
            <w:pPr>
              <w:pStyle w:val="TableText"/>
              <w:kinsoku w:val="0"/>
              <w:textAlignment w:val="top"/>
            </w:pPr>
            <w:r w:rsidRPr="0004533D">
              <w:t>SNMPv2-TM</w:t>
            </w:r>
          </w:p>
        </w:tc>
        <w:tc>
          <w:tcPr>
            <w:tcW w:w="2520" w:type="dxa"/>
          </w:tcPr>
          <w:p w:rsidR="0004533D" w:rsidRPr="0004533D" w:rsidRDefault="0004533D" w:rsidP="000375CC">
            <w:pPr>
              <w:pStyle w:val="TableText"/>
              <w:kinsoku w:val="0"/>
              <w:textAlignment w:val="top"/>
            </w:pPr>
            <w:r w:rsidRPr="0004533D">
              <w:t>rfc3417-snmpv2-tm.mib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RFC3417</w:t>
            </w:r>
          </w:p>
        </w:tc>
      </w:tr>
      <w:tr w:rsidR="0004533D" w:rsidRPr="009540D9" w:rsidTr="000375CC">
        <w:tc>
          <w:tcPr>
            <w:tcW w:w="2160" w:type="dxa"/>
          </w:tcPr>
          <w:p w:rsidR="0004533D" w:rsidRPr="0004533D" w:rsidRDefault="0004533D" w:rsidP="000375CC">
            <w:pPr>
              <w:pStyle w:val="TableText"/>
              <w:kinsoku w:val="0"/>
              <w:textAlignment w:val="top"/>
            </w:pPr>
            <w:r w:rsidRPr="0004533D">
              <w:t>SNMPv2-MIB</w:t>
            </w:r>
          </w:p>
        </w:tc>
        <w:tc>
          <w:tcPr>
            <w:tcW w:w="2520" w:type="dxa"/>
          </w:tcPr>
          <w:p w:rsidR="0004533D" w:rsidRPr="0004533D" w:rsidRDefault="0004533D" w:rsidP="000375CC">
            <w:pPr>
              <w:pStyle w:val="TableText"/>
              <w:kinsoku w:val="0"/>
              <w:textAlignment w:val="top"/>
            </w:pPr>
            <w:r w:rsidRPr="0004533D">
              <w:t>rfc3418-snmpv2.mib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RFC3418</w:t>
            </w:r>
          </w:p>
        </w:tc>
      </w:tr>
      <w:tr w:rsidR="0004533D" w:rsidRPr="009540D9" w:rsidTr="000375CC">
        <w:tc>
          <w:tcPr>
            <w:tcW w:w="2160" w:type="dxa"/>
          </w:tcPr>
          <w:p w:rsidR="0004533D" w:rsidRPr="0004533D" w:rsidRDefault="0004533D" w:rsidP="000375CC">
            <w:pPr>
              <w:pStyle w:val="TableText"/>
              <w:kinsoku w:val="0"/>
              <w:textAlignment w:val="top"/>
            </w:pPr>
            <w:r w:rsidRPr="0004533D">
              <w:t>T11-FC-FABRIC-CONFIG-SERVER-MIB</w:t>
            </w:r>
          </w:p>
        </w:tc>
        <w:tc>
          <w:tcPr>
            <w:tcW w:w="2520" w:type="dxa"/>
          </w:tcPr>
          <w:p w:rsidR="0004533D" w:rsidRPr="0004533D" w:rsidRDefault="0004533D" w:rsidP="000375CC">
            <w:pPr>
              <w:pStyle w:val="TableText"/>
              <w:kinsoku w:val="0"/>
              <w:textAlignment w:val="top"/>
            </w:pPr>
            <w:r w:rsidRPr="0004533D">
              <w:t>rfc4935-t11-fc-fabric-config-server.mib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w:t>
            </w:r>
            <w:r w:rsidRPr="0004533D">
              <w:t>4935</w:t>
            </w:r>
          </w:p>
        </w:tc>
      </w:tr>
      <w:tr w:rsidR="0004533D" w:rsidRPr="009540D9" w:rsidTr="000375CC">
        <w:tc>
          <w:tcPr>
            <w:tcW w:w="2160" w:type="dxa"/>
          </w:tcPr>
          <w:p w:rsidR="0004533D" w:rsidRPr="0004533D" w:rsidRDefault="0004533D" w:rsidP="000375CC">
            <w:pPr>
              <w:pStyle w:val="TableText"/>
              <w:kinsoku w:val="0"/>
              <w:textAlignment w:val="top"/>
            </w:pPr>
            <w:r w:rsidRPr="0004533D">
              <w:t>T11-FC-</w:t>
            </w:r>
            <w:r w:rsidRPr="0004533D">
              <w:rPr>
                <w:rFonts w:hint="eastAsia"/>
              </w:rPr>
              <w:t>NAME-SERVER</w:t>
            </w:r>
            <w:r w:rsidRPr="0004533D">
              <w:t>-MIB</w:t>
            </w:r>
          </w:p>
        </w:tc>
        <w:tc>
          <w:tcPr>
            <w:tcW w:w="2520" w:type="dxa"/>
          </w:tcPr>
          <w:p w:rsidR="0004533D" w:rsidRPr="0004533D" w:rsidRDefault="0004533D" w:rsidP="000375CC">
            <w:pPr>
              <w:pStyle w:val="TableText"/>
              <w:kinsoku w:val="0"/>
              <w:textAlignment w:val="top"/>
            </w:pPr>
            <w:r w:rsidRPr="0004533D">
              <w:t>rfc4438-t11-fc-name-server.mib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RFC4438</w:t>
            </w:r>
          </w:p>
        </w:tc>
      </w:tr>
      <w:tr w:rsidR="0004533D" w:rsidRPr="009540D9" w:rsidTr="000375CC">
        <w:tc>
          <w:tcPr>
            <w:tcW w:w="2160" w:type="dxa"/>
          </w:tcPr>
          <w:p w:rsidR="0004533D" w:rsidRPr="0004533D" w:rsidRDefault="0004533D" w:rsidP="000375CC">
            <w:pPr>
              <w:pStyle w:val="TableText"/>
              <w:kinsoku w:val="0"/>
              <w:textAlignment w:val="top"/>
            </w:pPr>
            <w:r w:rsidRPr="0004533D">
              <w:t>T11-FC-ROUTE-MIB</w:t>
            </w:r>
          </w:p>
        </w:tc>
        <w:tc>
          <w:tcPr>
            <w:tcW w:w="2520" w:type="dxa"/>
          </w:tcPr>
          <w:p w:rsidR="0004533D" w:rsidRPr="0004533D" w:rsidRDefault="0004533D" w:rsidP="000375CC">
            <w:pPr>
              <w:pStyle w:val="TableText"/>
              <w:kinsoku w:val="0"/>
              <w:textAlignment w:val="top"/>
            </w:pPr>
            <w:r w:rsidRPr="0004533D">
              <w:rPr>
                <w:rFonts w:hint="eastAsia"/>
              </w:rPr>
              <w:t>rfc</w:t>
            </w:r>
            <w:r w:rsidRPr="0004533D">
              <w:t>4625</w:t>
            </w:r>
            <w:r w:rsidRPr="0004533D">
              <w:rPr>
                <w:rFonts w:hint="eastAsia"/>
              </w:rPr>
              <w:t>-t11-fc-route.mib</w:t>
            </w:r>
          </w:p>
          <w:p w:rsidR="0004533D" w:rsidRPr="0004533D" w:rsidRDefault="0004533D" w:rsidP="000375CC">
            <w:pPr>
              <w:pStyle w:val="TableText"/>
              <w:kinsoku w:val="0"/>
              <w:textAlignment w:val="top"/>
            </w:pP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w:t>
            </w:r>
            <w:r w:rsidRPr="0004533D">
              <w:t>4625</w:t>
            </w:r>
          </w:p>
        </w:tc>
      </w:tr>
      <w:tr w:rsidR="0004533D" w:rsidRPr="009540D9" w:rsidTr="000375CC">
        <w:tc>
          <w:tcPr>
            <w:tcW w:w="2160" w:type="dxa"/>
          </w:tcPr>
          <w:p w:rsidR="0004533D" w:rsidRPr="0004533D" w:rsidRDefault="0004533D" w:rsidP="000375CC">
            <w:pPr>
              <w:pStyle w:val="TableText"/>
              <w:kinsoku w:val="0"/>
              <w:textAlignment w:val="top"/>
            </w:pPr>
            <w:r w:rsidRPr="0004533D">
              <w:lastRenderedPageBreak/>
              <w:t>T11-FC-VIRTUAL-FABRIC-MIB</w:t>
            </w:r>
          </w:p>
        </w:tc>
        <w:tc>
          <w:tcPr>
            <w:tcW w:w="2520" w:type="dxa"/>
          </w:tcPr>
          <w:p w:rsidR="0004533D" w:rsidRPr="0004533D" w:rsidRDefault="0004533D" w:rsidP="000375CC">
            <w:pPr>
              <w:pStyle w:val="TableText"/>
              <w:kinsoku w:val="0"/>
              <w:textAlignment w:val="top"/>
            </w:pPr>
            <w:r w:rsidRPr="0004533D">
              <w:t>rfc4747-t11-fc-virtual-fabric.mib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RFC4747</w:t>
            </w:r>
          </w:p>
        </w:tc>
      </w:tr>
      <w:tr w:rsidR="0004533D" w:rsidRPr="009540D9" w:rsidTr="000375CC">
        <w:tc>
          <w:tcPr>
            <w:tcW w:w="2160" w:type="dxa"/>
          </w:tcPr>
          <w:p w:rsidR="0004533D" w:rsidRPr="0004533D" w:rsidRDefault="0004533D" w:rsidP="000375CC">
            <w:pPr>
              <w:pStyle w:val="TableText"/>
              <w:kinsoku w:val="0"/>
              <w:textAlignment w:val="top"/>
            </w:pPr>
            <w:r w:rsidRPr="0004533D">
              <w:t>T11-FC-ZONE-SERVER-MIB</w:t>
            </w:r>
          </w:p>
        </w:tc>
        <w:tc>
          <w:tcPr>
            <w:tcW w:w="2520" w:type="dxa"/>
          </w:tcPr>
          <w:p w:rsidR="0004533D" w:rsidRPr="0004533D" w:rsidRDefault="0004533D" w:rsidP="000375CC">
            <w:pPr>
              <w:pStyle w:val="TableText"/>
              <w:kinsoku w:val="0"/>
              <w:textAlignment w:val="top"/>
            </w:pPr>
            <w:r w:rsidRPr="0004533D">
              <w:t>rfc4936-t11-fc-zone-server.mib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t>RFC4936</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ISIS-MIB</w:t>
            </w:r>
          </w:p>
        </w:tc>
        <w:tc>
          <w:tcPr>
            <w:tcW w:w="2520" w:type="dxa"/>
          </w:tcPr>
          <w:p w:rsidR="0004533D" w:rsidRPr="0004533D" w:rsidRDefault="0004533D" w:rsidP="000375CC">
            <w:pPr>
              <w:pStyle w:val="TableText"/>
              <w:kinsoku w:val="0"/>
              <w:textAlignment w:val="top"/>
            </w:pPr>
            <w:r w:rsidRPr="0004533D">
              <w:rPr>
                <w:rFonts w:hint="eastAsia"/>
              </w:rPr>
              <w:t>rfc4444-isis.mib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RFC4444</w:t>
            </w:r>
          </w:p>
        </w:tc>
      </w:tr>
      <w:tr w:rsidR="0004533D" w:rsidRPr="009540D9" w:rsidTr="000375CC">
        <w:tc>
          <w:tcPr>
            <w:tcW w:w="2160" w:type="dxa"/>
          </w:tcPr>
          <w:p w:rsidR="0004533D" w:rsidRPr="0004533D" w:rsidRDefault="0004533D" w:rsidP="000375CC">
            <w:pPr>
              <w:pStyle w:val="TableText"/>
              <w:kinsoku w:val="0"/>
              <w:textAlignment w:val="top"/>
            </w:pPr>
            <w:r w:rsidRPr="0004533D">
              <w:rPr>
                <w:rFonts w:hint="eastAsia"/>
              </w:rPr>
              <w:t>TCP-MIB</w:t>
            </w:r>
          </w:p>
        </w:tc>
        <w:tc>
          <w:tcPr>
            <w:tcW w:w="2520" w:type="dxa"/>
          </w:tcPr>
          <w:p w:rsidR="0004533D" w:rsidRPr="0004533D" w:rsidRDefault="0004533D" w:rsidP="000375CC">
            <w:pPr>
              <w:pStyle w:val="TableText"/>
              <w:kinsoku w:val="0"/>
              <w:textAlignment w:val="top"/>
            </w:pPr>
            <w:r w:rsidRPr="0004533D">
              <w:t>rfc4022-tcp</w:t>
            </w:r>
            <w:r w:rsidRPr="0004533D">
              <w:rPr>
                <w:rFonts w:hint="eastAsia"/>
              </w:rPr>
              <w:t>.</w:t>
            </w:r>
            <w:r w:rsidRPr="0004533D">
              <w:t>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RFC4022</w:t>
            </w:r>
          </w:p>
        </w:tc>
      </w:tr>
      <w:tr w:rsidR="0004533D" w:rsidRPr="009540D9" w:rsidTr="000375CC">
        <w:tc>
          <w:tcPr>
            <w:tcW w:w="2160" w:type="dxa"/>
          </w:tcPr>
          <w:p w:rsidR="0004533D" w:rsidRPr="0004533D" w:rsidRDefault="0004533D" w:rsidP="000375CC">
            <w:pPr>
              <w:pStyle w:val="TableText"/>
              <w:kinsoku w:val="0"/>
              <w:textAlignment w:val="top"/>
            </w:pPr>
            <w:r w:rsidRPr="0004533D">
              <w:t>TE-MIB</w:t>
            </w:r>
          </w:p>
        </w:tc>
        <w:tc>
          <w:tcPr>
            <w:tcW w:w="2520" w:type="dxa"/>
          </w:tcPr>
          <w:p w:rsidR="0004533D" w:rsidRPr="0004533D" w:rsidRDefault="0004533D" w:rsidP="000375CC">
            <w:pPr>
              <w:pStyle w:val="TableText"/>
              <w:kinsoku w:val="0"/>
              <w:textAlignment w:val="top"/>
            </w:pPr>
            <w:r w:rsidRPr="0004533D">
              <w:t>rfc3970-te.mib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RFC3970</w:t>
            </w:r>
          </w:p>
        </w:tc>
      </w:tr>
      <w:tr w:rsidR="0004533D" w:rsidRPr="009540D9" w:rsidTr="000375CC">
        <w:tc>
          <w:tcPr>
            <w:tcW w:w="2160" w:type="dxa"/>
          </w:tcPr>
          <w:p w:rsidR="0004533D" w:rsidRPr="0004533D" w:rsidRDefault="0004533D" w:rsidP="000375CC">
            <w:pPr>
              <w:pStyle w:val="TableText"/>
              <w:kinsoku w:val="0"/>
              <w:textAlignment w:val="top"/>
            </w:pPr>
            <w:r w:rsidRPr="0004533D">
              <w:t>UDP-MIB</w:t>
            </w:r>
          </w:p>
        </w:tc>
        <w:tc>
          <w:tcPr>
            <w:tcW w:w="2520" w:type="dxa"/>
          </w:tcPr>
          <w:p w:rsidR="0004533D" w:rsidRPr="0004533D" w:rsidRDefault="0004533D" w:rsidP="000375CC">
            <w:pPr>
              <w:pStyle w:val="TableText"/>
              <w:kinsoku w:val="0"/>
              <w:textAlignment w:val="top"/>
            </w:pPr>
            <w:r w:rsidRPr="0004533D">
              <w:t>rfc4113-udp.mib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RFC4113</w:t>
            </w:r>
          </w:p>
        </w:tc>
      </w:tr>
      <w:tr w:rsidR="0004533D" w:rsidRPr="009540D9" w:rsidTr="000375CC">
        <w:tc>
          <w:tcPr>
            <w:tcW w:w="2160" w:type="dxa"/>
          </w:tcPr>
          <w:p w:rsidR="0004533D" w:rsidRPr="0004533D" w:rsidRDefault="0004533D" w:rsidP="000375CC">
            <w:pPr>
              <w:pStyle w:val="TableText"/>
              <w:kinsoku w:val="0"/>
              <w:textAlignment w:val="top"/>
            </w:pPr>
            <w:r w:rsidRPr="0004533D">
              <w:t>VRRP-MIB</w:t>
            </w:r>
          </w:p>
        </w:tc>
        <w:tc>
          <w:tcPr>
            <w:tcW w:w="2520" w:type="dxa"/>
          </w:tcPr>
          <w:p w:rsidR="0004533D" w:rsidRPr="0004533D" w:rsidRDefault="0004533D" w:rsidP="000375CC">
            <w:pPr>
              <w:pStyle w:val="TableText"/>
              <w:kinsoku w:val="0"/>
              <w:textAlignment w:val="top"/>
            </w:pPr>
            <w:r w:rsidRPr="0004533D">
              <w:t>rfc2787-vrrp.mib</w:t>
            </w:r>
          </w:p>
        </w:tc>
        <w:tc>
          <w:tcPr>
            <w:tcW w:w="2160" w:type="dxa"/>
          </w:tcPr>
          <w:p w:rsidR="0004533D" w:rsidRPr="0004533D" w:rsidRDefault="0004533D" w:rsidP="000375CC">
            <w:pPr>
              <w:pStyle w:val="TableText"/>
              <w:kinsoku w:val="0"/>
              <w:textAlignment w:val="top"/>
            </w:pPr>
          </w:p>
        </w:tc>
        <w:tc>
          <w:tcPr>
            <w:tcW w:w="1800" w:type="dxa"/>
          </w:tcPr>
          <w:p w:rsidR="0004533D" w:rsidRPr="0004533D" w:rsidRDefault="0004533D" w:rsidP="000375CC">
            <w:pPr>
              <w:pStyle w:val="TableText"/>
              <w:kinsoku w:val="0"/>
              <w:textAlignment w:val="top"/>
            </w:pPr>
            <w:r w:rsidRPr="0004533D">
              <w:rPr>
                <w:rFonts w:hint="eastAsia"/>
              </w:rPr>
              <w:t>RFC2787</w:t>
            </w:r>
          </w:p>
        </w:tc>
      </w:tr>
    </w:tbl>
    <w:p w:rsidR="00EF50BA" w:rsidRDefault="00EF50BA" w:rsidP="0000304D">
      <w:pPr>
        <w:ind w:left="0"/>
      </w:pPr>
    </w:p>
    <w:p w:rsidR="00EF50BA" w:rsidRPr="001B2EA4" w:rsidRDefault="00EF50BA" w:rsidP="00EF50BA">
      <w:pPr>
        <w:pStyle w:val="1"/>
      </w:pPr>
      <w:bookmarkStart w:id="42" w:name="_Toc94098165"/>
      <w:r w:rsidRPr="001B2EA4">
        <w:t>Private MIBs</w:t>
      </w:r>
      <w:bookmarkEnd w:id="40"/>
      <w:r w:rsidRPr="001B2EA4">
        <w:t xml:space="preserve"> list</w:t>
      </w:r>
      <w:bookmarkEnd w:id="41"/>
      <w:bookmarkEnd w:id="42"/>
    </w:p>
    <w:tbl>
      <w:tblPr>
        <w:tblW w:w="8280" w:type="dxa"/>
        <w:tblInd w:w="108" w:type="dxa"/>
        <w:tblLayout w:type="fixed"/>
        <w:tblLook w:val="0000" w:firstRow="0" w:lastRow="0" w:firstColumn="0" w:lastColumn="0" w:noHBand="0" w:noVBand="0"/>
      </w:tblPr>
      <w:tblGrid>
        <w:gridCol w:w="2355"/>
        <w:gridCol w:w="2160"/>
        <w:gridCol w:w="1620"/>
        <w:gridCol w:w="2145"/>
      </w:tblGrid>
      <w:tr w:rsidR="0004533D" w:rsidRPr="009540D9" w:rsidTr="000375CC">
        <w:trPr>
          <w:tblHeader/>
        </w:trPr>
        <w:tc>
          <w:tcPr>
            <w:tcW w:w="2355" w:type="dxa"/>
            <w:tcBorders>
              <w:top w:val="single" w:sz="12" w:space="0" w:color="auto"/>
              <w:left w:val="single" w:sz="12" w:space="0" w:color="auto"/>
              <w:bottom w:val="single" w:sz="12" w:space="0" w:color="auto"/>
              <w:right w:val="single" w:sz="8" w:space="0" w:color="auto"/>
            </w:tcBorders>
            <w:shd w:val="clear" w:color="auto" w:fill="auto"/>
          </w:tcPr>
          <w:p w:rsidR="0004533D" w:rsidRPr="0004533D" w:rsidRDefault="0004533D" w:rsidP="0004533D">
            <w:pPr>
              <w:pStyle w:val="TableText"/>
              <w:kinsoku w:val="0"/>
              <w:textAlignment w:val="top"/>
            </w:pPr>
            <w:r w:rsidRPr="0004533D">
              <w:t>Module Name</w:t>
            </w:r>
          </w:p>
        </w:tc>
        <w:tc>
          <w:tcPr>
            <w:tcW w:w="2160" w:type="dxa"/>
            <w:tcBorders>
              <w:top w:val="single" w:sz="12" w:space="0" w:color="auto"/>
              <w:left w:val="nil"/>
              <w:bottom w:val="single" w:sz="12" w:space="0" w:color="auto"/>
              <w:right w:val="single" w:sz="8" w:space="0" w:color="auto"/>
            </w:tcBorders>
            <w:shd w:val="clear" w:color="auto" w:fill="auto"/>
          </w:tcPr>
          <w:p w:rsidR="0004533D" w:rsidRPr="0004533D" w:rsidRDefault="0004533D" w:rsidP="0004533D">
            <w:pPr>
              <w:pStyle w:val="TableText"/>
              <w:kinsoku w:val="0"/>
              <w:textAlignment w:val="top"/>
            </w:pPr>
            <w:r w:rsidRPr="0004533D">
              <w:t>File Name</w:t>
            </w:r>
          </w:p>
        </w:tc>
        <w:tc>
          <w:tcPr>
            <w:tcW w:w="1620" w:type="dxa"/>
            <w:tcBorders>
              <w:top w:val="single" w:sz="12" w:space="0" w:color="auto"/>
              <w:left w:val="nil"/>
              <w:bottom w:val="single" w:sz="12" w:space="0" w:color="auto"/>
              <w:right w:val="single" w:sz="8" w:space="0" w:color="auto"/>
            </w:tcBorders>
            <w:shd w:val="clear" w:color="auto" w:fill="auto"/>
          </w:tcPr>
          <w:p w:rsidR="0004533D" w:rsidRPr="0004533D" w:rsidRDefault="0004533D" w:rsidP="0004533D">
            <w:pPr>
              <w:pStyle w:val="TableText"/>
              <w:kinsoku w:val="0"/>
              <w:textAlignment w:val="top"/>
            </w:pPr>
            <w:r w:rsidRPr="0004533D">
              <w:t>comments</w:t>
            </w:r>
          </w:p>
        </w:tc>
        <w:tc>
          <w:tcPr>
            <w:tcW w:w="2145" w:type="dxa"/>
            <w:tcBorders>
              <w:top w:val="single" w:sz="12" w:space="0" w:color="auto"/>
              <w:left w:val="nil"/>
              <w:bottom w:val="single" w:sz="12" w:space="0" w:color="auto"/>
              <w:right w:val="single" w:sz="12" w:space="0" w:color="auto"/>
            </w:tcBorders>
            <w:shd w:val="clear" w:color="auto" w:fill="auto"/>
          </w:tcPr>
          <w:p w:rsidR="0004533D" w:rsidRPr="0004533D" w:rsidRDefault="0004533D" w:rsidP="0004533D">
            <w:pPr>
              <w:pStyle w:val="TableText"/>
              <w:kinsoku w:val="0"/>
              <w:textAlignment w:val="top"/>
            </w:pPr>
            <w:r w:rsidRPr="0004533D">
              <w:t>MIB Version</w:t>
            </w:r>
          </w:p>
        </w:tc>
      </w:tr>
      <w:tr w:rsidR="0004533D" w:rsidRPr="009540D9" w:rsidTr="000375CC">
        <w:tc>
          <w:tcPr>
            <w:tcW w:w="2355" w:type="dxa"/>
            <w:tcBorders>
              <w:top w:val="single" w:sz="12"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HH3C-ACL-MIB</w:t>
            </w:r>
          </w:p>
        </w:tc>
        <w:tc>
          <w:tcPr>
            <w:tcW w:w="2160" w:type="dxa"/>
            <w:tcBorders>
              <w:top w:val="single" w:sz="12"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hh3c-acl.mib</w:t>
            </w:r>
          </w:p>
        </w:tc>
        <w:tc>
          <w:tcPr>
            <w:tcW w:w="1620" w:type="dxa"/>
            <w:tcBorders>
              <w:top w:val="single" w:sz="12"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12"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V3.3</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HH3C-ARP-RATELIMIT-MIB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hh3c-arp-ratelimit.mib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HH3C-BFD-STD-MIB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hh3c-bfd-std.mib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V1.1</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HH3C-CBQOS2-MIB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hh3c-cbqos2.mib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V1.8</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HH3C-COMMON-SYSTEM-MIB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hh3c-common-system.mib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2258D1" w:rsidP="000375CC">
            <w:pPr>
              <w:pStyle w:val="TableText"/>
              <w:kinsoku w:val="0"/>
              <w:textAlignment w:val="top"/>
            </w:pPr>
            <w:r>
              <w:rPr>
                <w:rFonts w:hint="eastAsia"/>
              </w:rPr>
              <w:t>V2.7</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HH3C-CONFIG-MAN-MIB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hh3c-config-man.mib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2258D1" w:rsidP="000375CC">
            <w:pPr>
              <w:pStyle w:val="TableText"/>
              <w:kinsoku w:val="0"/>
              <w:textAlignment w:val="top"/>
            </w:pPr>
            <w:r>
              <w:rPr>
                <w:rFonts w:hint="eastAsia"/>
              </w:rPr>
              <w:t>V2.6</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Default="0004533D" w:rsidP="000375CC">
            <w:pPr>
              <w:pStyle w:val="TableText"/>
              <w:kinsoku w:val="0"/>
              <w:textAlignment w:val="top"/>
            </w:pPr>
            <w:r>
              <w:rPr>
                <w:rFonts w:hint="eastAsia"/>
              </w:rPr>
              <w:t>HH3C-DHCP-SNOOP2-MIB</w:t>
            </w:r>
          </w:p>
        </w:tc>
        <w:tc>
          <w:tcPr>
            <w:tcW w:w="2160" w:type="dxa"/>
            <w:tcBorders>
              <w:top w:val="single" w:sz="8" w:space="0" w:color="auto"/>
              <w:left w:val="nil"/>
              <w:bottom w:val="single" w:sz="8" w:space="0" w:color="auto"/>
              <w:right w:val="single" w:sz="8" w:space="0" w:color="auto"/>
            </w:tcBorders>
            <w:shd w:val="clear" w:color="auto" w:fill="auto"/>
          </w:tcPr>
          <w:p w:rsidR="0004533D" w:rsidRDefault="0004533D" w:rsidP="000375CC">
            <w:pPr>
              <w:pStyle w:val="TableText"/>
              <w:kinsoku w:val="0"/>
              <w:textAlignment w:val="top"/>
            </w:pPr>
            <w:r>
              <w:rPr>
                <w:rFonts w:hint="eastAsia"/>
              </w:rPr>
              <w:t>hh3c-dhcp-snoop2.mib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HH3C-DHCP4-MIB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hh3c-dhcp4.mib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V1.2</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HH3C-DLDP2-MIB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hh3c-dldp2.mib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HH3C-DNS-MIB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hh3c-dns.mib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HH3C-DOMAIN-MIB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hh3c-domain.mib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V1.8</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HH3C-ENTITY-EXT-MIB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w:t>
            </w:r>
            <w:r w:rsidRPr="0004533D">
              <w:t>-entity-ext.mib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t>V2.</w:t>
            </w:r>
            <w:r w:rsidRPr="0004533D">
              <w:rPr>
                <w:rFonts w:hint="eastAsia"/>
              </w:rPr>
              <w:t>5</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HH3C-ENTRELATION-MIB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w:t>
            </w:r>
            <w:r w:rsidRPr="0004533D">
              <w:t>-entrelation.mib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t>V1.2</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HH3C-EVB</w:t>
            </w:r>
            <w:r w:rsidRPr="00EE1F36">
              <w: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hh3c-evb.mib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HH3C-EVC-MIB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hh3c-evc.mib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V1.2</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HH3C-FC-FLOGIN-MIB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w:t>
            </w:r>
            <w:r w:rsidRPr="0004533D">
              <w:rPr>
                <w:rFonts w:hint="eastAsia"/>
              </w:rPr>
              <w:t>3c-fc-flogin.mib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HH3C-FC-NAME-SERVER-MIB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hh3c-fc-name-server.mib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lastRenderedPageBreak/>
              <w:t>HH3C-FC-PING-M</w:t>
            </w:r>
            <w:r w:rsidRPr="0004533D">
              <w:t>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w:t>
            </w:r>
            <w:r w:rsidRPr="0004533D">
              <w:rPr>
                <w:rFonts w:hint="eastAsia"/>
              </w:rPr>
              <w:t>3c-fc-ping.mib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HH3C-FC-TRACE-ROUTE-MIB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w:t>
            </w:r>
            <w:r w:rsidRPr="0004533D">
              <w:rPr>
                <w:rFonts w:hint="eastAsia"/>
              </w:rPr>
              <w:t>3c-fc-trace-route.mib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HH3C-FC-ZONE-SERVER-MIB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hh3c-fc-zone-server.mib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HH3C-FCOE-MIB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hh3c-fcoe.mib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736BF3" w:rsidP="000375CC">
            <w:pPr>
              <w:pStyle w:val="TableText"/>
              <w:kinsoku w:val="0"/>
              <w:textAlignment w:val="top"/>
            </w:pPr>
            <w:r>
              <w:rPr>
                <w:rFonts w:hint="eastAsia"/>
              </w:rPr>
              <w:t>V1.3</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HH3C-FCOE-MODE-MIB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hh3c-fcoe-mode.mib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HH3C-FDMI-MIB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hh3c-fdmi.mib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V1.1</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HH3C-FLASH-MAN-MIB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hh3c-flash-man.mib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2258D1" w:rsidP="000375CC">
            <w:pPr>
              <w:pStyle w:val="TableText"/>
              <w:kinsoku w:val="0"/>
              <w:textAlignment w:val="top"/>
            </w:pPr>
            <w:r>
              <w:rPr>
                <w:rFonts w:hint="eastAsia"/>
              </w:rPr>
              <w:t>V3.3</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HH3C-IF-EXT-MIB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hh3c-if-ext.mib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t>V1.</w:t>
            </w:r>
            <w:r w:rsidR="002258D1">
              <w:rPr>
                <w:rFonts w:hint="eastAsia"/>
              </w:rPr>
              <w:t>8</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HH3C-IFQOS2-MIB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w:t>
            </w:r>
            <w:r w:rsidRPr="0004533D">
              <w:rPr>
                <w:rFonts w:hint="eastAsia"/>
              </w:rPr>
              <w:t>if</w:t>
            </w:r>
            <w:r w:rsidRPr="0004533D">
              <w:t>qos</w:t>
            </w:r>
            <w:r w:rsidRPr="0004533D">
              <w:rPr>
                <w:rFonts w:hint="eastAsia"/>
              </w:rPr>
              <w:t>2</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V1.6</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HH3C-IKE-MONITOR-MIB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hh3c-ike-monitor.mib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V1.4</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HH3C-INFO-CENTER-MIB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hh3c-infocenter.mib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t>V1.</w:t>
            </w:r>
            <w:r w:rsidRPr="0004533D">
              <w:rPr>
                <w:rFonts w:hint="eastAsia"/>
              </w:rPr>
              <w:t>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HH3C-IP-ADDRESS-MIB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hh3c-ip-address.mib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V1.5</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HH3C-IPRAN-DCN-MIB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hh3c-ipran-dcn.mib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w:t>
            </w:r>
            <w:r w:rsidRPr="0004533D">
              <w:rPr>
                <w:rFonts w:hint="eastAsia"/>
              </w:rPr>
              <w:t>IPSEC-MONITOR-V2</w:t>
            </w:r>
            <w:r w:rsidRPr="0004533D">
              <w: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hh3c-ipsec-monitor-v2.mib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HH3C-IPV6-ADDRESS-MIB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hh3c-ipv6-address.mib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HH3C-LAG-MIB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hh3c-lag.mib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V1.7</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HH3C-LICENSE-MIB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hh3c-license.mib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HH3C-LPBKDT-MIB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hh3c-lpbkdt.mib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4B22BC" w:rsidP="000375CC">
            <w:pPr>
              <w:pStyle w:val="TableText"/>
              <w:kinsoku w:val="0"/>
              <w:textAlignment w:val="top"/>
            </w:pPr>
            <w:r>
              <w:rPr>
                <w:rFonts w:hint="eastAsia"/>
              </w:rPr>
              <w:t>V1.2</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HH3C-LSW-DEV-ADM-MIB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hh3c-lsw-dev-adm.mib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V3.66</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HH3C-LswDEVM-MIB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hh3c-splat-devm.mib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V2.2</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HH3C-LswIGSP-MIB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hh3c-splat-igsp.mib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V1.4</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HH3C-LswINF-MIB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hh3c-splat-inf.mib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V3.4</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HH3C-LswMAM-MIB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w:t>
            </w:r>
            <w:r w:rsidRPr="0004533D">
              <w:rPr>
                <w:rFonts w:hint="eastAsia"/>
              </w:rPr>
              <w:t>mam</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V2.3</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HH3C-LswMix-MIB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hh3c-splat-mix.mib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V1.2</w:t>
            </w:r>
          </w:p>
        </w:tc>
      </w:tr>
      <w:tr w:rsidR="0004533D"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HH3C-LswMSTP-MIB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hh3c-splat-mstp.mib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V1.15</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w:t>
            </w:r>
            <w:r w:rsidRPr="0004533D">
              <w:rPr>
                <w:rFonts w:hint="eastAsia"/>
              </w:rPr>
              <w:t>H</w:t>
            </w:r>
            <w:r w:rsidRPr="0004533D">
              <w:t>3C-LswVLAN-MIB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hh3c-splat-vlan.mib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V2.1</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HH3C-MAC-INFORMATION-MIB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hh3c-mac-</w:t>
            </w:r>
            <w:r w:rsidRPr="0004533D">
              <w:t>information</w:t>
            </w:r>
            <w:r w:rsidRPr="0004533D">
              <w:rPr>
                <w:rFonts w:hint="eastAsia"/>
              </w:rPr>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V1.1</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w:t>
            </w:r>
            <w:r w:rsidRPr="0004533D">
              <w:rPr>
                <w:rFonts w:hint="eastAsia"/>
              </w:rPr>
              <w:t>MDC</w:t>
            </w:r>
            <w:r w:rsidRPr="0004533D">
              <w:t>-MI</w:t>
            </w:r>
            <w:r w:rsidRPr="0004533D">
              <w:rPr>
                <w:rFonts w:hint="eastAsia"/>
              </w:rPr>
              <w:t>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w:t>
            </w:r>
            <w:r w:rsidRPr="0004533D">
              <w:rPr>
                <w:rFonts w:hint="eastAsia"/>
              </w:rPr>
              <w:t>mdc</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HH3C-MIRRORGROUP-MIB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hh3c-mirrorgroup.mib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V1.1</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HH3C-MPLSEXT-MIB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hh3c-mpls</w:t>
            </w:r>
            <w:r w:rsidRPr="0004533D">
              <w:rPr>
                <w:rFonts w:hint="eastAsia"/>
              </w:rPr>
              <w:t>ext</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w:t>
            </w:r>
            <w:r w:rsidR="00B6279F">
              <w:rPr>
                <w:rFonts w:hint="eastAsia"/>
              </w:rPr>
              <w:t>1</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lastRenderedPageBreak/>
              <w:t>HH3C-MPLS</w:t>
            </w:r>
            <w:r w:rsidRPr="0004533D">
              <w:rPr>
                <w:rFonts w:hint="eastAsia"/>
              </w:rPr>
              <w:t>TE</w:t>
            </w:r>
            <w:r w:rsidRPr="0004533D">
              <w:t>-MIB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hh3c-mpls</w:t>
            </w:r>
            <w:r w:rsidRPr="0004533D">
              <w:rPr>
                <w:rFonts w:hint="eastAsia"/>
              </w:rPr>
              <w:t>te</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HH3C-MPM-MIB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hh3c-mpm.mib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V1.2</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HH3C-NPV-MIB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hh3c-npv.mib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757742" w:rsidP="000375CC">
            <w:pPr>
              <w:pStyle w:val="TableText"/>
              <w:kinsoku w:val="0"/>
              <w:textAlignment w:val="top"/>
            </w:pPr>
            <w:r>
              <w:rPr>
                <w:rFonts w:hint="eastAsia"/>
              </w:rPr>
              <w:t>V1.1</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HH3C-NQA-MIB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w:t>
            </w:r>
            <w:r w:rsidRPr="0004533D">
              <w:t>-</w:t>
            </w:r>
            <w:r w:rsidRPr="0004533D">
              <w:rPr>
                <w:rFonts w:hint="eastAsia"/>
              </w:rPr>
              <w:t>nqa</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HH3C-NTP-MIB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hh3c-ntp.mib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V1.7</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HH3C-PEX-MIB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hh3c-pex.mib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V1.1</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HH3C-PROTOCOL-VLAN-MIB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hh3c-protocol-vlan.mib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V1.4</w:t>
            </w:r>
          </w:p>
        </w:tc>
      </w:tr>
      <w:tr w:rsidR="00F20369" w:rsidRPr="004F78B9" w:rsidTr="0039254C">
        <w:tc>
          <w:tcPr>
            <w:tcW w:w="2355" w:type="dxa"/>
            <w:tcBorders>
              <w:top w:val="single" w:sz="8" w:space="0" w:color="auto"/>
              <w:left w:val="single" w:sz="12" w:space="0" w:color="auto"/>
              <w:bottom w:val="single" w:sz="8" w:space="0" w:color="auto"/>
              <w:right w:val="single" w:sz="8" w:space="0" w:color="auto"/>
            </w:tcBorders>
            <w:shd w:val="clear" w:color="auto" w:fill="auto"/>
          </w:tcPr>
          <w:p w:rsidR="00F20369" w:rsidRPr="0004533D" w:rsidRDefault="00F20369" w:rsidP="00F20369">
            <w:pPr>
              <w:pStyle w:val="TableText"/>
              <w:kinsoku w:val="0"/>
              <w:textAlignment w:val="top"/>
            </w:pPr>
            <w:r w:rsidRPr="0004533D">
              <w:t>HH3C-</w:t>
            </w:r>
            <w:r>
              <w:rPr>
                <w:rFonts w:hint="eastAsia"/>
              </w:rPr>
              <w:t>PVST</w:t>
            </w:r>
            <w:r w:rsidRPr="0004533D">
              <w:t>-MIB</w:t>
            </w:r>
          </w:p>
        </w:tc>
        <w:tc>
          <w:tcPr>
            <w:tcW w:w="2160" w:type="dxa"/>
            <w:tcBorders>
              <w:top w:val="single" w:sz="8" w:space="0" w:color="auto"/>
              <w:left w:val="nil"/>
              <w:bottom w:val="single" w:sz="8" w:space="0" w:color="auto"/>
              <w:right w:val="single" w:sz="8" w:space="0" w:color="auto"/>
            </w:tcBorders>
            <w:shd w:val="clear" w:color="auto" w:fill="auto"/>
          </w:tcPr>
          <w:p w:rsidR="00F20369" w:rsidRPr="0004533D" w:rsidRDefault="00F20369" w:rsidP="00F20369">
            <w:pPr>
              <w:pStyle w:val="TableText"/>
              <w:kinsoku w:val="0"/>
              <w:textAlignment w:val="top"/>
            </w:pPr>
            <w:r w:rsidRPr="0004533D">
              <w:t>hh3c-</w:t>
            </w:r>
            <w:r>
              <w:rPr>
                <w:rFonts w:hint="eastAsia"/>
              </w:rPr>
              <w:t>pvst</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F20369" w:rsidRPr="0004533D" w:rsidRDefault="00F20369" w:rsidP="0039254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F20369" w:rsidRPr="0004533D" w:rsidRDefault="00F20369" w:rsidP="0039254C">
            <w:pPr>
              <w:pStyle w:val="TableText"/>
              <w:kinsoku w:val="0"/>
              <w:textAlignment w:val="top"/>
            </w:pPr>
            <w:r w:rsidRPr="0004533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HH3C-QINQV2-MIB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hh3c-qinqv2.mib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HH3C-QOS-CAPABILITY-MIB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hh3c-qos-capability.mib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V1.2</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Pr>
                <w:rFonts w:hint="eastAsia"/>
              </w:rPr>
              <w:t>HH3C-RADIUS-MIB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t>hh3c-radius.mib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V2.3</w:t>
            </w:r>
          </w:p>
        </w:tc>
      </w:tr>
      <w:tr w:rsidR="00520FD6"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520FD6" w:rsidRPr="00FF5E1D" w:rsidRDefault="00520FD6" w:rsidP="00795ECC">
            <w:pPr>
              <w:pStyle w:val="TableText"/>
              <w:kinsoku w:val="0"/>
              <w:textAlignment w:val="top"/>
            </w:pPr>
            <w:r w:rsidRPr="00CA4C9D">
              <w:t>HH3C-RES-MON-MIB</w:t>
            </w:r>
          </w:p>
        </w:tc>
        <w:tc>
          <w:tcPr>
            <w:tcW w:w="2160" w:type="dxa"/>
            <w:tcBorders>
              <w:top w:val="single" w:sz="8" w:space="0" w:color="auto"/>
              <w:left w:val="nil"/>
              <w:bottom w:val="single" w:sz="8" w:space="0" w:color="auto"/>
              <w:right w:val="single" w:sz="8" w:space="0" w:color="auto"/>
            </w:tcBorders>
            <w:shd w:val="clear" w:color="auto" w:fill="auto"/>
          </w:tcPr>
          <w:p w:rsidR="00520FD6" w:rsidRPr="00FF5E1D" w:rsidRDefault="00520FD6" w:rsidP="00795ECC">
            <w:pPr>
              <w:pStyle w:val="TableText"/>
              <w:kinsoku w:val="0"/>
              <w:textAlignment w:val="top"/>
            </w:pPr>
            <w:r w:rsidRPr="00CA4C9D">
              <w:t>hh3c-res-mon.mib</w:t>
            </w:r>
          </w:p>
        </w:tc>
        <w:tc>
          <w:tcPr>
            <w:tcW w:w="1620" w:type="dxa"/>
            <w:tcBorders>
              <w:top w:val="single" w:sz="8" w:space="0" w:color="auto"/>
              <w:left w:val="nil"/>
              <w:bottom w:val="single" w:sz="8" w:space="0" w:color="auto"/>
              <w:right w:val="single" w:sz="8" w:space="0" w:color="auto"/>
            </w:tcBorders>
            <w:shd w:val="clear" w:color="auto" w:fill="auto"/>
          </w:tcPr>
          <w:p w:rsidR="00520FD6" w:rsidRPr="00FF5E1D" w:rsidRDefault="00520FD6" w:rsidP="00795E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520FD6" w:rsidRPr="00FF5E1D" w:rsidRDefault="00520FD6" w:rsidP="00795ECC">
            <w:pPr>
              <w:pStyle w:val="TableText"/>
              <w:kinsoku w:val="0"/>
              <w:textAlignment w:val="top"/>
            </w:pPr>
            <w:r w:rsidRPr="00FF5E1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HH3C-RMON-EXT2-MIB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w:t>
            </w:r>
            <w:r w:rsidRPr="0004533D">
              <w:t>-rmon</w:t>
            </w:r>
            <w:r w:rsidRPr="0004533D">
              <w:rPr>
                <w:rFonts w:hint="eastAsia"/>
              </w:rPr>
              <w:t>-ext2</w:t>
            </w:r>
            <w:r w:rsidRPr="0004533D">
              <w:t>.mib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04533D"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HH3C-SAN-AGG-MIB</w:t>
            </w:r>
          </w:p>
        </w:tc>
        <w:tc>
          <w:tcPr>
            <w:tcW w:w="216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r w:rsidRPr="0004533D">
              <w:rPr>
                <w:rFonts w:hint="eastAsia"/>
              </w:rPr>
              <w:t>hh3c-san-agg.mib</w:t>
            </w:r>
          </w:p>
        </w:tc>
        <w:tc>
          <w:tcPr>
            <w:tcW w:w="1620" w:type="dxa"/>
            <w:tcBorders>
              <w:top w:val="single" w:sz="8" w:space="0" w:color="auto"/>
              <w:left w:val="nil"/>
              <w:bottom w:val="single" w:sz="8" w:space="0" w:color="auto"/>
              <w:right w:val="single" w:sz="8" w:space="0" w:color="auto"/>
            </w:tcBorders>
            <w:shd w:val="clear" w:color="auto" w:fill="auto"/>
          </w:tcPr>
          <w:p w:rsidR="0004533D" w:rsidRPr="0004533D" w:rsidRDefault="0004533D"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04533D" w:rsidRPr="0004533D" w:rsidRDefault="0004533D" w:rsidP="000375CC">
            <w:pPr>
              <w:pStyle w:val="TableText"/>
              <w:kinsoku w:val="0"/>
              <w:textAlignment w:val="top"/>
            </w:pPr>
            <w:r w:rsidRPr="0004533D">
              <w:rPr>
                <w:rFonts w:hint="eastAsia"/>
              </w:rPr>
              <w:t>V1.0</w:t>
            </w:r>
          </w:p>
        </w:tc>
      </w:tr>
      <w:tr w:rsidR="00497463"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FF5E1D" w:rsidRDefault="00497463" w:rsidP="00544AD0">
            <w:pPr>
              <w:pStyle w:val="TableText"/>
              <w:kinsoku w:val="0"/>
              <w:textAlignment w:val="top"/>
            </w:pPr>
            <w:r w:rsidRPr="00DD6ADD">
              <w:t>HH3C-SMLK-MIB</w:t>
            </w:r>
          </w:p>
        </w:tc>
        <w:tc>
          <w:tcPr>
            <w:tcW w:w="2160" w:type="dxa"/>
            <w:tcBorders>
              <w:top w:val="single" w:sz="8" w:space="0" w:color="auto"/>
              <w:left w:val="nil"/>
              <w:bottom w:val="single" w:sz="8" w:space="0" w:color="auto"/>
              <w:right w:val="single" w:sz="8" w:space="0" w:color="auto"/>
            </w:tcBorders>
            <w:shd w:val="clear" w:color="auto" w:fill="auto"/>
          </w:tcPr>
          <w:p w:rsidR="00497463" w:rsidRPr="00FF5E1D" w:rsidRDefault="00497463" w:rsidP="00544AD0">
            <w:pPr>
              <w:pStyle w:val="TableText"/>
              <w:kinsoku w:val="0"/>
              <w:textAlignment w:val="top"/>
            </w:pPr>
            <w:r>
              <w:rPr>
                <w:rFonts w:hint="eastAsia"/>
              </w:rPr>
              <w:t>hh3c-smlk.mib</w:t>
            </w:r>
          </w:p>
        </w:tc>
        <w:tc>
          <w:tcPr>
            <w:tcW w:w="1620" w:type="dxa"/>
            <w:tcBorders>
              <w:top w:val="single" w:sz="8" w:space="0" w:color="auto"/>
              <w:left w:val="nil"/>
              <w:bottom w:val="single" w:sz="8" w:space="0" w:color="auto"/>
              <w:right w:val="single" w:sz="8" w:space="0" w:color="auto"/>
            </w:tcBorders>
            <w:shd w:val="clear" w:color="auto" w:fill="auto"/>
          </w:tcPr>
          <w:p w:rsidR="00497463" w:rsidRPr="00FF5E1D" w:rsidRDefault="00497463" w:rsidP="00544AD0">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FF5E1D" w:rsidRDefault="00497463" w:rsidP="00544AD0">
            <w:pPr>
              <w:pStyle w:val="TableText"/>
              <w:kinsoku w:val="0"/>
              <w:textAlignment w:val="top"/>
            </w:pPr>
            <w:r>
              <w:rPr>
                <w:rFonts w:hint="eastAsia"/>
              </w:rPr>
              <w:t>V1.0</w:t>
            </w:r>
          </w:p>
        </w:tc>
      </w:tr>
      <w:tr w:rsidR="00497463"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Default="00497463" w:rsidP="000375CC">
            <w:pPr>
              <w:pStyle w:val="TableText"/>
              <w:kinsoku w:val="0"/>
              <w:textAlignment w:val="top"/>
            </w:pPr>
            <w:r w:rsidRPr="005A38D5">
              <w:t>HH3C-SNMP-EXT-MIB</w:t>
            </w:r>
          </w:p>
        </w:tc>
        <w:tc>
          <w:tcPr>
            <w:tcW w:w="2160" w:type="dxa"/>
            <w:tcBorders>
              <w:top w:val="single" w:sz="8" w:space="0" w:color="auto"/>
              <w:left w:val="nil"/>
              <w:bottom w:val="single" w:sz="8" w:space="0" w:color="auto"/>
              <w:right w:val="single" w:sz="8" w:space="0" w:color="auto"/>
            </w:tcBorders>
            <w:shd w:val="clear" w:color="auto" w:fill="auto"/>
          </w:tcPr>
          <w:p w:rsidR="00497463" w:rsidRPr="005A38D5" w:rsidRDefault="00497463" w:rsidP="000375CC">
            <w:pPr>
              <w:pStyle w:val="TableText"/>
              <w:kinsoku w:val="0"/>
              <w:textAlignment w:val="top"/>
            </w:pPr>
            <w:r>
              <w:t>hh</w:t>
            </w:r>
            <w:r>
              <w:rPr>
                <w:rFonts w:hint="eastAsia"/>
              </w:rPr>
              <w:t>3c-snmp-ext.mib</w:t>
            </w:r>
          </w:p>
        </w:tc>
        <w:tc>
          <w:tcPr>
            <w:tcW w:w="1620" w:type="dxa"/>
            <w:tcBorders>
              <w:top w:val="single" w:sz="8" w:space="0" w:color="auto"/>
              <w:left w:val="nil"/>
              <w:bottom w:val="single" w:sz="8" w:space="0" w:color="auto"/>
              <w:right w:val="single" w:sz="8" w:space="0" w:color="auto"/>
            </w:tcBorders>
            <w:shd w:val="clear" w:color="auto" w:fill="auto"/>
          </w:tcPr>
          <w:p w:rsidR="00497463" w:rsidRPr="005A38D5"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5A38D5" w:rsidRDefault="00497463" w:rsidP="000375CC">
            <w:pPr>
              <w:pStyle w:val="TableText"/>
              <w:kinsoku w:val="0"/>
              <w:textAlignment w:val="top"/>
            </w:pPr>
            <w:r>
              <w:t>V</w:t>
            </w:r>
            <w:r w:rsidR="002258D1">
              <w:rPr>
                <w:rFonts w:hint="eastAsia"/>
              </w:rPr>
              <w:t>1.5</w:t>
            </w:r>
          </w:p>
        </w:tc>
      </w:tr>
      <w:tr w:rsidR="00497463" w:rsidRPr="004F78B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w:t>
            </w:r>
            <w:r w:rsidRPr="0004533D">
              <w:rPr>
                <w:rFonts w:hint="eastAsia"/>
              </w:rPr>
              <w:t>H3C</w:t>
            </w:r>
            <w:r w:rsidRPr="0004533D">
              <w:t>-SSH-MIB</w:t>
            </w:r>
          </w:p>
          <w:p w:rsidR="00497463" w:rsidRPr="0004533D" w:rsidRDefault="00497463" w:rsidP="000375CC">
            <w:pPr>
              <w:pStyle w:val="TableText"/>
              <w:kinsoku w:val="0"/>
              <w:textAlignment w:val="top"/>
            </w:pP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hh3c-ssh.mib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V1.3</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HH3C-STACK-MIB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hh3c-stack.mib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2258D1" w:rsidP="000375CC">
            <w:pPr>
              <w:pStyle w:val="TableText"/>
              <w:kinsoku w:val="0"/>
              <w:textAlignment w:val="top"/>
            </w:pPr>
            <w:r>
              <w:rPr>
                <w:rFonts w:hint="eastAsia"/>
              </w:rPr>
              <w:t>V1.3</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HH3C-STORM-CONSTRAIN-MIB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hh3c-storm-constrain.mib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t>V1.1</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HH3C-SUBNET-VLAN-MIB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hh3c-subnet-vlan.mib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V1.1</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bookmarkStart w:id="43" w:name="_Toc311191083"/>
            <w:r w:rsidRPr="0004533D">
              <w:t>HH3C-SYS-MAN-MIB</w:t>
            </w:r>
            <w:bookmarkEnd w:id="43"/>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w:t>
            </w:r>
            <w:r w:rsidRPr="0004533D">
              <w:t>h3</w:t>
            </w:r>
            <w:r w:rsidRPr="0004533D">
              <w:rPr>
                <w:rFonts w:hint="eastAsia"/>
              </w:rPr>
              <w:t>c-sys-man.mib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V2.5</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HH3C-TRANSCEIVER-INFO-MIB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hh3c-transceiver-info.mib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2258D1" w:rsidP="000375CC">
            <w:pPr>
              <w:pStyle w:val="TableText"/>
              <w:kinsoku w:val="0"/>
              <w:textAlignment w:val="top"/>
            </w:pPr>
            <w:r>
              <w:rPr>
                <w:rFonts w:hint="eastAsia"/>
              </w:rPr>
              <w:t>V1.5</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HH3C-TRAP</w:t>
            </w:r>
            <w:r w:rsidRPr="0004533D">
              <w:rPr>
                <w:rFonts w:hint="eastAsia"/>
              </w:rPr>
              <w:t>-MIB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w:t>
            </w:r>
            <w:r w:rsidRPr="0004533D">
              <w:t>h3</w:t>
            </w:r>
            <w:r w:rsidRPr="0004533D">
              <w:rPr>
                <w:rFonts w:hint="eastAsia"/>
              </w:rPr>
              <w:t>c-trap.mib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V1.5</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HH3C-TRNG2-MIB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hh3c-trng2.mib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V1.0</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HH3C-UI-MAN-MIB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w:t>
            </w:r>
            <w:r w:rsidRPr="0004533D">
              <w:t>h3</w:t>
            </w:r>
            <w:r w:rsidRPr="0004533D">
              <w:rPr>
                <w:rFonts w:hint="eastAsia"/>
              </w:rPr>
              <w:t>c-ui-man.mib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V1.6</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Pr>
                <w:rFonts w:hint="eastAsia"/>
              </w:rPr>
              <w:t>HH3C-USER-MIB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hh3c-user.mib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V2.6</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HH3C-VMAP-MIB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hh3c-vmap.mib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04533D">
              <w:rPr>
                <w:rFonts w:hint="eastAsia"/>
              </w:rPr>
              <w:t>V1.0</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HH3C-VOICE-VLAN-MIB</w:t>
            </w:r>
          </w:p>
        </w:tc>
        <w:tc>
          <w:tcPr>
            <w:tcW w:w="216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r w:rsidRPr="00EF535A">
              <w:t>hh3c-voice-vlan.mib</w:t>
            </w:r>
          </w:p>
        </w:tc>
        <w:tc>
          <w:tcPr>
            <w:tcW w:w="1620" w:type="dxa"/>
            <w:tcBorders>
              <w:top w:val="single" w:sz="8" w:space="0" w:color="auto"/>
              <w:left w:val="nil"/>
              <w:bottom w:val="single" w:sz="8"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04533D" w:rsidRDefault="00497463" w:rsidP="000375CC">
            <w:pPr>
              <w:pStyle w:val="TableText"/>
              <w:kinsoku w:val="0"/>
              <w:textAlignment w:val="top"/>
            </w:pPr>
            <w:r w:rsidRPr="00EF535A">
              <w:t>V1.3</w:t>
            </w:r>
          </w:p>
        </w:tc>
      </w:tr>
      <w:tr w:rsidR="00497463" w:rsidRPr="009540D9" w:rsidTr="000375CC">
        <w:tc>
          <w:tcPr>
            <w:tcW w:w="2355" w:type="dxa"/>
            <w:tcBorders>
              <w:top w:val="single" w:sz="8" w:space="0" w:color="auto"/>
              <w:left w:val="single" w:sz="12" w:space="0" w:color="auto"/>
              <w:bottom w:val="single" w:sz="8" w:space="0" w:color="auto"/>
              <w:right w:val="single" w:sz="8" w:space="0" w:color="auto"/>
            </w:tcBorders>
            <w:shd w:val="clear" w:color="auto" w:fill="auto"/>
          </w:tcPr>
          <w:p w:rsidR="00497463" w:rsidRDefault="00497463" w:rsidP="000375CC">
            <w:pPr>
              <w:pStyle w:val="TableText"/>
              <w:kinsoku w:val="0"/>
              <w:textAlignment w:val="top"/>
            </w:pPr>
            <w:r w:rsidRPr="00B87642">
              <w:rPr>
                <w:rFonts w:hint="eastAsia"/>
              </w:rPr>
              <w:t>HH3C-</w:t>
            </w:r>
            <w:r>
              <w:rPr>
                <w:rFonts w:hint="eastAsia"/>
              </w:rPr>
              <w:t>VSAN</w:t>
            </w:r>
            <w:r w:rsidRPr="00B87642">
              <w:rPr>
                <w:rFonts w:hint="eastAsia"/>
              </w:rPr>
              <w:t>-MIB</w:t>
            </w:r>
          </w:p>
        </w:tc>
        <w:tc>
          <w:tcPr>
            <w:tcW w:w="2160" w:type="dxa"/>
            <w:tcBorders>
              <w:top w:val="single" w:sz="8" w:space="0" w:color="auto"/>
              <w:left w:val="nil"/>
              <w:bottom w:val="single" w:sz="8" w:space="0" w:color="auto"/>
              <w:right w:val="single" w:sz="8" w:space="0" w:color="auto"/>
            </w:tcBorders>
            <w:shd w:val="clear" w:color="auto" w:fill="auto"/>
          </w:tcPr>
          <w:p w:rsidR="00497463" w:rsidRPr="00686DE6" w:rsidRDefault="00497463" w:rsidP="000375CC">
            <w:pPr>
              <w:pStyle w:val="TableText"/>
              <w:kinsoku w:val="0"/>
              <w:textAlignment w:val="top"/>
            </w:pPr>
            <w:r>
              <w:rPr>
                <w:rFonts w:hint="eastAsia"/>
              </w:rPr>
              <w:t>h</w:t>
            </w:r>
            <w:r>
              <w:t>h3</w:t>
            </w:r>
            <w:r>
              <w:rPr>
                <w:rFonts w:hint="eastAsia"/>
              </w:rPr>
              <w:t>c-vsan.mib</w:t>
            </w:r>
          </w:p>
        </w:tc>
        <w:tc>
          <w:tcPr>
            <w:tcW w:w="1620" w:type="dxa"/>
            <w:tcBorders>
              <w:top w:val="single" w:sz="8" w:space="0" w:color="auto"/>
              <w:left w:val="nil"/>
              <w:bottom w:val="single" w:sz="8" w:space="0" w:color="auto"/>
              <w:right w:val="single" w:sz="8" w:space="0" w:color="auto"/>
            </w:tcBorders>
            <w:shd w:val="clear" w:color="auto" w:fill="auto"/>
          </w:tcPr>
          <w:p w:rsidR="00497463" w:rsidRPr="00686DE6" w:rsidRDefault="00497463" w:rsidP="000375CC">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497463" w:rsidRPr="00686DE6" w:rsidRDefault="00497463" w:rsidP="000375CC">
            <w:pPr>
              <w:pStyle w:val="TableText"/>
              <w:kinsoku w:val="0"/>
              <w:textAlignment w:val="top"/>
            </w:pPr>
            <w:r w:rsidRPr="00686DE6">
              <w:rPr>
                <w:rFonts w:hint="eastAsia"/>
              </w:rPr>
              <w:t>V1.</w:t>
            </w:r>
            <w:r>
              <w:rPr>
                <w:rFonts w:hint="eastAsia"/>
              </w:rPr>
              <w:t>1</w:t>
            </w:r>
          </w:p>
        </w:tc>
      </w:tr>
      <w:tr w:rsidR="00497463" w:rsidRPr="009540D9" w:rsidTr="000375CC">
        <w:tc>
          <w:tcPr>
            <w:tcW w:w="2355" w:type="dxa"/>
            <w:tcBorders>
              <w:top w:val="single" w:sz="8" w:space="0" w:color="auto"/>
              <w:left w:val="single" w:sz="12" w:space="0" w:color="auto"/>
              <w:bottom w:val="single" w:sz="12" w:space="0" w:color="auto"/>
              <w:right w:val="single" w:sz="8" w:space="0" w:color="auto"/>
            </w:tcBorders>
            <w:shd w:val="clear" w:color="auto" w:fill="auto"/>
          </w:tcPr>
          <w:p w:rsidR="00497463" w:rsidRPr="0004533D" w:rsidRDefault="00497463" w:rsidP="000375CC">
            <w:pPr>
              <w:pStyle w:val="TableText"/>
              <w:kinsoku w:val="0"/>
              <w:textAlignment w:val="top"/>
            </w:pPr>
            <w:r w:rsidRPr="0004533D">
              <w:rPr>
                <w:rFonts w:hint="eastAsia"/>
              </w:rPr>
              <w:t>HH3C-VSI-MIB</w:t>
            </w:r>
          </w:p>
        </w:tc>
        <w:tc>
          <w:tcPr>
            <w:tcW w:w="2160" w:type="dxa"/>
            <w:tcBorders>
              <w:top w:val="single" w:sz="8" w:space="0" w:color="auto"/>
              <w:left w:val="nil"/>
              <w:bottom w:val="single" w:sz="12" w:space="0" w:color="auto"/>
              <w:right w:val="single" w:sz="8" w:space="0" w:color="auto"/>
            </w:tcBorders>
            <w:shd w:val="clear" w:color="auto" w:fill="auto"/>
          </w:tcPr>
          <w:p w:rsidR="00497463" w:rsidRPr="0004533D" w:rsidRDefault="00497463" w:rsidP="000375CC">
            <w:pPr>
              <w:pStyle w:val="TableText"/>
              <w:kinsoku w:val="0"/>
              <w:textAlignment w:val="top"/>
            </w:pPr>
            <w:r w:rsidRPr="0004533D">
              <w:t>hh3c-vsi.mib</w:t>
            </w:r>
          </w:p>
        </w:tc>
        <w:tc>
          <w:tcPr>
            <w:tcW w:w="1620" w:type="dxa"/>
            <w:tcBorders>
              <w:top w:val="single" w:sz="8" w:space="0" w:color="auto"/>
              <w:left w:val="nil"/>
              <w:bottom w:val="single" w:sz="12" w:space="0" w:color="auto"/>
              <w:right w:val="single" w:sz="8" w:space="0" w:color="auto"/>
            </w:tcBorders>
            <w:shd w:val="clear" w:color="auto" w:fill="auto"/>
          </w:tcPr>
          <w:p w:rsidR="00497463" w:rsidRPr="0004533D" w:rsidRDefault="00497463" w:rsidP="000375CC">
            <w:pPr>
              <w:pStyle w:val="TableText"/>
              <w:kinsoku w:val="0"/>
              <w:textAlignment w:val="top"/>
            </w:pPr>
          </w:p>
        </w:tc>
        <w:tc>
          <w:tcPr>
            <w:tcW w:w="2145" w:type="dxa"/>
            <w:tcBorders>
              <w:top w:val="single" w:sz="8" w:space="0" w:color="auto"/>
              <w:left w:val="nil"/>
              <w:bottom w:val="single" w:sz="12" w:space="0" w:color="auto"/>
              <w:right w:val="single" w:sz="12" w:space="0" w:color="auto"/>
            </w:tcBorders>
          </w:tcPr>
          <w:p w:rsidR="00497463" w:rsidRPr="0004533D" w:rsidRDefault="00497463" w:rsidP="000375CC">
            <w:pPr>
              <w:pStyle w:val="TableText"/>
              <w:kinsoku w:val="0"/>
              <w:textAlignment w:val="top"/>
            </w:pPr>
            <w:r w:rsidRPr="0004533D">
              <w:rPr>
                <w:rFonts w:hint="eastAsia"/>
              </w:rPr>
              <w:t>V1.3</w:t>
            </w:r>
          </w:p>
        </w:tc>
      </w:tr>
    </w:tbl>
    <w:p w:rsidR="00EF50BA" w:rsidRPr="001B2EA4" w:rsidRDefault="00EF50BA" w:rsidP="00EF50BA"/>
    <w:p w:rsidR="00EF50BA" w:rsidRPr="009540D9" w:rsidRDefault="00EF50BA" w:rsidP="00EF50BA">
      <w:pPr>
        <w:pStyle w:val="1"/>
      </w:pPr>
      <w:bookmarkStart w:id="44" w:name="_Toc94098166"/>
      <w:r w:rsidRPr="009540D9">
        <w:lastRenderedPageBreak/>
        <w:t xml:space="preserve">Supported Standard </w:t>
      </w:r>
      <w:r>
        <w:t>Notifications</w:t>
      </w:r>
      <w:bookmarkEnd w:id="44"/>
    </w:p>
    <w:p w:rsidR="00EF50BA" w:rsidRPr="00FE4E78" w:rsidRDefault="00EF50BA" w:rsidP="00EF50BA">
      <w:r w:rsidRPr="00FE4E78">
        <w:t xml:space="preserve">This section contains a list of the traps/notification defined </w:t>
      </w:r>
      <w:r>
        <w:t>in the standard MIB (defined by</w:t>
      </w:r>
      <w:r>
        <w:rPr>
          <w:rFonts w:hint="eastAsia"/>
        </w:rPr>
        <w:t xml:space="preserve"> </w:t>
      </w:r>
      <w:r w:rsidRPr="00FE4E78">
        <w:t>IETF, IEEE or other standard organization).</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538"/>
        <w:gridCol w:w="2250"/>
        <w:gridCol w:w="3542"/>
      </w:tblGrid>
      <w:tr w:rsidR="0004533D" w:rsidRPr="009540D9" w:rsidTr="000375CC">
        <w:trPr>
          <w:tblHeader/>
        </w:trPr>
        <w:tc>
          <w:tcPr>
            <w:tcW w:w="2538" w:type="dxa"/>
            <w:tcBorders>
              <w:top w:val="single" w:sz="18" w:space="0" w:color="000000"/>
              <w:bottom w:val="single" w:sz="12" w:space="0" w:color="auto"/>
            </w:tcBorders>
            <w:shd w:val="clear" w:color="auto" w:fill="auto"/>
          </w:tcPr>
          <w:p w:rsidR="0004533D" w:rsidRPr="0004533D" w:rsidRDefault="0004533D" w:rsidP="0004533D">
            <w:pPr>
              <w:pStyle w:val="TableText"/>
              <w:kinsoku w:val="0"/>
              <w:textAlignment w:val="top"/>
            </w:pPr>
            <w:r w:rsidRPr="0004533D">
              <w:rPr>
                <w:rFonts w:hint="eastAsia"/>
              </w:rPr>
              <w:t>Notification</w:t>
            </w:r>
          </w:p>
        </w:tc>
        <w:tc>
          <w:tcPr>
            <w:tcW w:w="2250" w:type="dxa"/>
            <w:tcBorders>
              <w:top w:val="single" w:sz="18" w:space="0" w:color="000000"/>
              <w:bottom w:val="single" w:sz="12" w:space="0" w:color="auto"/>
            </w:tcBorders>
            <w:shd w:val="clear" w:color="auto" w:fill="auto"/>
          </w:tcPr>
          <w:p w:rsidR="0004533D" w:rsidRPr="0004533D" w:rsidRDefault="0004533D" w:rsidP="0004533D">
            <w:pPr>
              <w:pStyle w:val="TableText"/>
              <w:kinsoku w:val="0"/>
              <w:textAlignment w:val="top"/>
            </w:pPr>
            <w:r w:rsidRPr="0004533D">
              <w:t>MIB</w:t>
            </w:r>
          </w:p>
        </w:tc>
        <w:tc>
          <w:tcPr>
            <w:tcW w:w="3542" w:type="dxa"/>
            <w:tcBorders>
              <w:top w:val="single" w:sz="18" w:space="0" w:color="000000"/>
              <w:bottom w:val="single" w:sz="12" w:space="0" w:color="auto"/>
            </w:tcBorders>
            <w:shd w:val="clear" w:color="auto" w:fill="auto"/>
          </w:tcPr>
          <w:p w:rsidR="0004533D" w:rsidRPr="0004533D" w:rsidRDefault="0004533D" w:rsidP="0004533D">
            <w:pPr>
              <w:pStyle w:val="TableText"/>
              <w:kinsoku w:val="0"/>
              <w:textAlignment w:val="top"/>
            </w:pPr>
            <w:r w:rsidRPr="0004533D">
              <w:t>Description</w:t>
            </w:r>
          </w:p>
        </w:tc>
      </w:tr>
      <w:tr w:rsidR="0004533D" w:rsidRPr="009540D9" w:rsidTr="000375CC">
        <w:tc>
          <w:tcPr>
            <w:tcW w:w="2538" w:type="dxa"/>
          </w:tcPr>
          <w:p w:rsidR="0004533D" w:rsidRPr="0004533D" w:rsidRDefault="0004533D" w:rsidP="000375CC">
            <w:pPr>
              <w:pStyle w:val="TableText"/>
              <w:kinsoku w:val="0"/>
              <w:textAlignment w:val="top"/>
            </w:pPr>
            <w:r w:rsidRPr="0004533D">
              <w:t>lldpRemTablesChange</w:t>
            </w:r>
            <w:r w:rsidRPr="0004533D">
              <w:rPr>
                <w:rFonts w:hint="eastAsia"/>
              </w:rPr>
              <w:t>(</w:t>
            </w:r>
            <w:r w:rsidRPr="0004533D">
              <w:t>1.0.8802.1.1.2.0.0.1</w:t>
            </w:r>
            <w:r w:rsidRPr="0004533D">
              <w:rPr>
                <w:rFonts w:hint="eastAsia"/>
              </w:rPr>
              <w:t>)</w:t>
            </w:r>
          </w:p>
        </w:tc>
        <w:tc>
          <w:tcPr>
            <w:tcW w:w="2250" w:type="dxa"/>
          </w:tcPr>
          <w:p w:rsidR="0004533D" w:rsidRPr="0004533D" w:rsidRDefault="0004533D" w:rsidP="000375CC">
            <w:pPr>
              <w:pStyle w:val="TableText"/>
              <w:kinsoku w:val="0"/>
              <w:textAlignment w:val="top"/>
            </w:pPr>
            <w:r w:rsidRPr="0004533D">
              <w:t>LLDP-MIB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lldpXMedTopologyChangeDetected(1.0.8802.1.1.2.1.5.4795.0.1)</w:t>
            </w:r>
          </w:p>
        </w:tc>
        <w:tc>
          <w:tcPr>
            <w:tcW w:w="2250" w:type="dxa"/>
          </w:tcPr>
          <w:p w:rsidR="0004533D" w:rsidRPr="0004533D" w:rsidRDefault="0004533D" w:rsidP="000375CC">
            <w:pPr>
              <w:pStyle w:val="TableText"/>
              <w:kinsoku w:val="0"/>
              <w:textAlignment w:val="top"/>
            </w:pPr>
            <w:r w:rsidRPr="0004533D">
              <w:rPr>
                <w:rFonts w:hint="eastAsia"/>
              </w:rPr>
              <w:t>LLDP-EXT-MED-MIB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bookmarkStart w:id="45" w:name="_Toc263753974"/>
            <w:bookmarkStart w:id="46" w:name="_Toc325631017"/>
            <w:r w:rsidRPr="0004533D">
              <w:rPr>
                <w:rFonts w:hint="eastAsia"/>
              </w:rPr>
              <w:t>mplsXCUp</w:t>
            </w:r>
            <w:bookmarkEnd w:id="45"/>
            <w:bookmarkEnd w:id="46"/>
          </w:p>
          <w:p w:rsidR="0004533D" w:rsidRPr="0004533D" w:rsidRDefault="0004533D" w:rsidP="000375CC">
            <w:pPr>
              <w:pStyle w:val="TableText"/>
              <w:kinsoku w:val="0"/>
              <w:textAlignment w:val="top"/>
            </w:pPr>
            <w:r w:rsidRPr="0004533D">
              <w:rPr>
                <w:rFonts w:hint="eastAsia"/>
              </w:rPr>
              <w:t>(</w:t>
            </w:r>
            <w:r w:rsidRPr="0004533D">
              <w:t>1.3.6.1.</w:t>
            </w:r>
            <w:r w:rsidRPr="0004533D">
              <w:rPr>
                <w:rFonts w:hint="eastAsia"/>
              </w:rPr>
              <w:t>2.1.10.166.2.0.1)</w:t>
            </w:r>
          </w:p>
        </w:tc>
        <w:tc>
          <w:tcPr>
            <w:tcW w:w="2250" w:type="dxa"/>
          </w:tcPr>
          <w:p w:rsidR="0004533D" w:rsidRPr="0004533D" w:rsidRDefault="0004533D" w:rsidP="000375CC">
            <w:pPr>
              <w:pStyle w:val="TableText"/>
              <w:kinsoku w:val="0"/>
              <w:textAlignment w:val="top"/>
            </w:pPr>
            <w:r w:rsidRPr="0004533D">
              <w:rPr>
                <w:rFonts w:hint="eastAsia"/>
              </w:rPr>
              <w:t>MPLS-LSR-STD-MIB</w:t>
            </w:r>
          </w:p>
        </w:tc>
        <w:tc>
          <w:tcPr>
            <w:tcW w:w="3542" w:type="dxa"/>
          </w:tcPr>
          <w:p w:rsidR="0004533D" w:rsidRPr="0004533D" w:rsidRDefault="0004533D" w:rsidP="000375CC">
            <w:pPr>
              <w:pStyle w:val="TableText"/>
              <w:kinsoku w:val="0"/>
              <w:textAlignment w:val="top"/>
            </w:pPr>
            <w:r w:rsidRPr="0004533D">
              <w:t xml:space="preserve">This notification is generated when </w:t>
            </w:r>
            <w:r w:rsidRPr="0004533D">
              <w:rPr>
                <w:rFonts w:hint="eastAsia"/>
              </w:rPr>
              <w:t>an</w:t>
            </w:r>
            <w:r w:rsidRPr="0004533D">
              <w:t xml:space="preserve"> mplsXCOperStatus object for one of the configured cross-connect entries is about to </w:t>
            </w:r>
            <w:r w:rsidRPr="0004533D">
              <w:rPr>
                <w:rFonts w:hint="eastAsia"/>
              </w:rPr>
              <w:t>enter</w:t>
            </w:r>
            <w:r w:rsidRPr="0004533D">
              <w:t xml:space="preserve"> the </w:t>
            </w:r>
            <w:r w:rsidRPr="0004533D">
              <w:rPr>
                <w:rFonts w:hint="eastAsia"/>
              </w:rPr>
              <w:t>up</w:t>
            </w:r>
            <w:r w:rsidRPr="0004533D">
              <w:t xml:space="preserve"> state </w:t>
            </w:r>
            <w:r w:rsidRPr="0004533D">
              <w:rPr>
                <w:rFonts w:hint="eastAsia"/>
              </w:rPr>
              <w:t>from</w:t>
            </w:r>
            <w:r w:rsidRPr="0004533D">
              <w:t xml:space="preserve"> some other state.</w:t>
            </w:r>
          </w:p>
        </w:tc>
      </w:tr>
      <w:tr w:rsidR="0004533D" w:rsidRPr="009540D9" w:rsidTr="000375CC">
        <w:tc>
          <w:tcPr>
            <w:tcW w:w="2538" w:type="dxa"/>
          </w:tcPr>
          <w:p w:rsidR="0004533D" w:rsidRPr="0004533D" w:rsidRDefault="0004533D" w:rsidP="000375CC">
            <w:pPr>
              <w:pStyle w:val="TableText"/>
              <w:kinsoku w:val="0"/>
              <w:textAlignment w:val="top"/>
            </w:pPr>
            <w:bookmarkStart w:id="47" w:name="_Toc263753975"/>
            <w:bookmarkStart w:id="48" w:name="_Toc325631018"/>
            <w:r w:rsidRPr="0004533D">
              <w:rPr>
                <w:rFonts w:hint="eastAsia"/>
              </w:rPr>
              <w:t>mplsXCDown</w:t>
            </w:r>
            <w:bookmarkEnd w:id="47"/>
            <w:bookmarkEnd w:id="48"/>
          </w:p>
          <w:p w:rsidR="0004533D" w:rsidRPr="0004533D" w:rsidRDefault="0004533D" w:rsidP="000375CC">
            <w:pPr>
              <w:pStyle w:val="TableText"/>
              <w:kinsoku w:val="0"/>
              <w:textAlignment w:val="top"/>
            </w:pPr>
            <w:r w:rsidRPr="0004533D">
              <w:rPr>
                <w:rFonts w:hint="eastAsia"/>
              </w:rPr>
              <w:t>(</w:t>
            </w:r>
            <w:r w:rsidRPr="0004533D">
              <w:t>1.3.6.1.</w:t>
            </w:r>
            <w:r w:rsidRPr="0004533D">
              <w:rPr>
                <w:rFonts w:hint="eastAsia"/>
              </w:rPr>
              <w:t>2.1.10.166.2.0.2)</w:t>
            </w:r>
          </w:p>
        </w:tc>
        <w:tc>
          <w:tcPr>
            <w:tcW w:w="2250" w:type="dxa"/>
          </w:tcPr>
          <w:p w:rsidR="0004533D" w:rsidRPr="0004533D" w:rsidRDefault="0004533D" w:rsidP="000375CC">
            <w:pPr>
              <w:pStyle w:val="TableText"/>
              <w:kinsoku w:val="0"/>
              <w:textAlignment w:val="top"/>
            </w:pPr>
            <w:r w:rsidRPr="0004533D">
              <w:rPr>
                <w:rFonts w:hint="eastAsia"/>
              </w:rPr>
              <w:t>MPLS-LSR-STD-MIB</w:t>
            </w:r>
          </w:p>
        </w:tc>
        <w:tc>
          <w:tcPr>
            <w:tcW w:w="3542" w:type="dxa"/>
          </w:tcPr>
          <w:p w:rsidR="0004533D" w:rsidRPr="0004533D" w:rsidRDefault="0004533D" w:rsidP="000375CC">
            <w:pPr>
              <w:pStyle w:val="TableText"/>
              <w:kinsoku w:val="0"/>
              <w:textAlignment w:val="top"/>
            </w:pPr>
            <w:r w:rsidRPr="0004533D">
              <w:t>This notification is generated when a</w:t>
            </w:r>
            <w:r w:rsidRPr="0004533D">
              <w:rPr>
                <w:rFonts w:hint="eastAsia"/>
              </w:rPr>
              <w:t>n</w:t>
            </w:r>
            <w:r w:rsidRPr="0004533D">
              <w:t xml:space="preserve"> mplsXCOperStatus object for one of the configured cross-connect entries is about to enter the down state from some other state</w:t>
            </w:r>
            <w:r w:rsidRPr="0004533D">
              <w:rPr>
                <w:rFonts w:hint="eastAsia"/>
              </w:rPr>
              <w:t>.</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mplsTunnelUp</w:t>
            </w:r>
            <w:r w:rsidRPr="0004533D">
              <w:rPr>
                <w:rFonts w:hint="eastAsia"/>
              </w:rPr>
              <w:t xml:space="preserve"> (</w:t>
            </w:r>
            <w:r w:rsidRPr="0004533D">
              <w:t>1.3.6.1.2.1.10.166.3.0.1</w:t>
            </w:r>
            <w:r w:rsidRPr="0004533D">
              <w:rPr>
                <w:rFonts w:hint="eastAsia"/>
              </w:rPr>
              <w:t>)</w:t>
            </w:r>
          </w:p>
        </w:tc>
        <w:tc>
          <w:tcPr>
            <w:tcW w:w="2250" w:type="dxa"/>
          </w:tcPr>
          <w:p w:rsidR="0004533D" w:rsidRPr="0004533D" w:rsidRDefault="0004533D" w:rsidP="000375CC">
            <w:pPr>
              <w:pStyle w:val="TableText"/>
              <w:kinsoku w:val="0"/>
              <w:textAlignment w:val="top"/>
            </w:pPr>
            <w:r w:rsidRPr="0004533D">
              <w:t>MPLS-TE-STD-MIB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mplsTunnelDown</w:t>
            </w:r>
            <w:r w:rsidRPr="0004533D">
              <w:rPr>
                <w:rFonts w:hint="eastAsia"/>
              </w:rPr>
              <w:t xml:space="preserve"> (</w:t>
            </w:r>
            <w:r w:rsidRPr="0004533D">
              <w:t>1.3.6.1.2.1.10.166.3.0.2</w:t>
            </w:r>
            <w:r w:rsidRPr="0004533D">
              <w:rPr>
                <w:rFonts w:hint="eastAsia"/>
              </w:rPr>
              <w:t>)</w:t>
            </w:r>
          </w:p>
        </w:tc>
        <w:tc>
          <w:tcPr>
            <w:tcW w:w="2250" w:type="dxa"/>
          </w:tcPr>
          <w:p w:rsidR="0004533D" w:rsidRPr="0004533D" w:rsidRDefault="0004533D" w:rsidP="000375CC">
            <w:pPr>
              <w:pStyle w:val="TableText"/>
              <w:kinsoku w:val="0"/>
              <w:textAlignment w:val="top"/>
            </w:pPr>
            <w:r w:rsidRPr="0004533D">
              <w:t>MPLS-TE-STD-MIB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mplsTunnelRerouted</w:t>
            </w:r>
            <w:r w:rsidRPr="0004533D">
              <w:rPr>
                <w:rFonts w:hint="eastAsia"/>
              </w:rPr>
              <w:t xml:space="preserve"> (</w:t>
            </w:r>
            <w:r w:rsidRPr="0004533D">
              <w:t>1.3.6.1.2.1.10.166.3.0.3</w:t>
            </w:r>
            <w:r w:rsidRPr="0004533D">
              <w:rPr>
                <w:rFonts w:hint="eastAsia"/>
              </w:rPr>
              <w:t>)</w:t>
            </w:r>
          </w:p>
        </w:tc>
        <w:tc>
          <w:tcPr>
            <w:tcW w:w="2250" w:type="dxa"/>
          </w:tcPr>
          <w:p w:rsidR="0004533D" w:rsidRPr="0004533D" w:rsidRDefault="0004533D" w:rsidP="000375CC">
            <w:pPr>
              <w:pStyle w:val="TableText"/>
              <w:kinsoku w:val="0"/>
              <w:textAlignment w:val="top"/>
            </w:pPr>
            <w:r w:rsidRPr="0004533D">
              <w:t>MPLS-TE-STD-MIB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mplsTunnelReoptmized</w:t>
            </w:r>
            <w:r w:rsidRPr="0004533D">
              <w:rPr>
                <w:rFonts w:hint="eastAsia"/>
              </w:rPr>
              <w:t xml:space="preserve"> (</w:t>
            </w:r>
            <w:r w:rsidRPr="0004533D">
              <w:t>1.3.6.1.2.1.10.166.3.0.</w:t>
            </w:r>
            <w:r w:rsidRPr="0004533D">
              <w:rPr>
                <w:rFonts w:hint="eastAsia"/>
              </w:rPr>
              <w:t>4)</w:t>
            </w:r>
          </w:p>
        </w:tc>
        <w:tc>
          <w:tcPr>
            <w:tcW w:w="2250" w:type="dxa"/>
          </w:tcPr>
          <w:p w:rsidR="0004533D" w:rsidRPr="0004533D" w:rsidRDefault="0004533D" w:rsidP="000375CC">
            <w:pPr>
              <w:pStyle w:val="TableText"/>
              <w:kinsoku w:val="0"/>
              <w:textAlignment w:val="top"/>
            </w:pPr>
            <w:r w:rsidRPr="0004533D">
              <w:t>MPLS-TE-STD-MIB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m</w:t>
            </w:r>
            <w:r w:rsidRPr="0004533D">
              <w:t>plsLdpInitSessionThresholdExceeded</w:t>
            </w:r>
            <w:r w:rsidRPr="0004533D">
              <w:rPr>
                <w:rFonts w:hint="eastAsia"/>
              </w:rPr>
              <w:t xml:space="preserve"> (</w:t>
            </w:r>
            <w:r w:rsidRPr="0004533D">
              <w:t>1.3.6.1.2.1.10.166.4.0.1</w:t>
            </w:r>
            <w:r w:rsidRPr="0004533D">
              <w:rPr>
                <w:rFonts w:hint="eastAsia"/>
              </w:rPr>
              <w:t>)</w:t>
            </w:r>
          </w:p>
        </w:tc>
        <w:tc>
          <w:tcPr>
            <w:tcW w:w="2250" w:type="dxa"/>
          </w:tcPr>
          <w:p w:rsidR="0004533D" w:rsidRPr="0004533D" w:rsidRDefault="0004533D" w:rsidP="000375CC">
            <w:pPr>
              <w:pStyle w:val="TableText"/>
              <w:kinsoku w:val="0"/>
              <w:textAlignment w:val="top"/>
            </w:pPr>
            <w:r w:rsidRPr="0004533D">
              <w:t>MPLS-LDP-STD-MIB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mplsLdpSessionUp </w:t>
            </w:r>
            <w:r w:rsidRPr="0004533D">
              <w:rPr>
                <w:rFonts w:hint="eastAsia"/>
              </w:rPr>
              <w:t>(</w:t>
            </w:r>
            <w:r w:rsidRPr="0004533D">
              <w:t>1.3.6.1.2.1.10.166.4.0.3</w:t>
            </w:r>
            <w:r w:rsidRPr="0004533D">
              <w:rPr>
                <w:rFonts w:hint="eastAsia"/>
              </w:rPr>
              <w:t>)</w:t>
            </w:r>
            <w:r w:rsidRPr="0004533D">
              <w:t xml:space="preserve"> </w:t>
            </w:r>
          </w:p>
        </w:tc>
        <w:tc>
          <w:tcPr>
            <w:tcW w:w="2250" w:type="dxa"/>
          </w:tcPr>
          <w:p w:rsidR="0004533D" w:rsidRPr="0004533D" w:rsidRDefault="0004533D" w:rsidP="000375CC">
            <w:pPr>
              <w:pStyle w:val="TableText"/>
              <w:kinsoku w:val="0"/>
              <w:textAlignment w:val="top"/>
            </w:pPr>
            <w:r w:rsidRPr="0004533D">
              <w:t>MPLS-LDP-STD-MIB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mplsLdpSessionDown </w:t>
            </w:r>
            <w:r w:rsidRPr="0004533D">
              <w:rPr>
                <w:rFonts w:hint="eastAsia"/>
              </w:rPr>
              <w:t>(</w:t>
            </w:r>
            <w:r w:rsidRPr="0004533D">
              <w:t>1.3.6.1.2.1.10.166.4.0.4</w:t>
            </w:r>
            <w:r w:rsidRPr="0004533D">
              <w:rPr>
                <w:rFonts w:hint="eastAsia"/>
              </w:rPr>
              <w:t>)</w:t>
            </w:r>
            <w:r w:rsidRPr="0004533D">
              <w:t xml:space="preserve"> </w:t>
            </w:r>
          </w:p>
        </w:tc>
        <w:tc>
          <w:tcPr>
            <w:tcW w:w="2250" w:type="dxa"/>
          </w:tcPr>
          <w:p w:rsidR="0004533D" w:rsidRPr="0004533D" w:rsidRDefault="0004533D" w:rsidP="000375CC">
            <w:pPr>
              <w:pStyle w:val="TableText"/>
              <w:kinsoku w:val="0"/>
              <w:textAlignment w:val="top"/>
            </w:pPr>
            <w:r w:rsidRPr="0004533D">
              <w:t>MPLS-LDP-STD-MIB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mplsL3VpnVrfUp</w:t>
            </w:r>
          </w:p>
          <w:p w:rsidR="0004533D" w:rsidRPr="0004533D" w:rsidRDefault="0004533D" w:rsidP="000375CC">
            <w:pPr>
              <w:pStyle w:val="TableText"/>
              <w:kinsoku w:val="0"/>
              <w:textAlignment w:val="top"/>
            </w:pPr>
            <w:r w:rsidRPr="0004533D">
              <w:rPr>
                <w:rFonts w:hint="eastAsia"/>
              </w:rPr>
              <w:t>(</w:t>
            </w:r>
            <w:r w:rsidRPr="0004533D">
              <w:t>1.3.6.1.2.1.10.166.11.0.1</w:t>
            </w:r>
            <w:r w:rsidRPr="0004533D">
              <w:rPr>
                <w:rFonts w:hint="eastAsia"/>
              </w:rPr>
              <w:t>)</w:t>
            </w:r>
          </w:p>
        </w:tc>
        <w:tc>
          <w:tcPr>
            <w:tcW w:w="2250" w:type="dxa"/>
          </w:tcPr>
          <w:p w:rsidR="0004533D" w:rsidRPr="0004533D" w:rsidRDefault="0004533D" w:rsidP="000375CC">
            <w:pPr>
              <w:pStyle w:val="TableText"/>
              <w:kinsoku w:val="0"/>
              <w:textAlignment w:val="top"/>
            </w:pPr>
            <w:r w:rsidRPr="0004533D">
              <w:rPr>
                <w:rFonts w:hint="eastAsia"/>
              </w:rPr>
              <w:t>MPLS-L3VPN-STD-MIB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mplsL3VpnVrfDown</w:t>
            </w:r>
          </w:p>
          <w:p w:rsidR="0004533D" w:rsidRPr="0004533D" w:rsidRDefault="0004533D" w:rsidP="000375CC">
            <w:pPr>
              <w:pStyle w:val="TableText"/>
              <w:kinsoku w:val="0"/>
              <w:textAlignment w:val="top"/>
            </w:pPr>
            <w:r w:rsidRPr="0004533D">
              <w:rPr>
                <w:rFonts w:hint="eastAsia"/>
              </w:rPr>
              <w:t>(</w:t>
            </w:r>
            <w:r w:rsidRPr="0004533D">
              <w:t>1.3.6.1.2.1.10.166.11.0.2</w:t>
            </w:r>
            <w:r w:rsidRPr="0004533D">
              <w:rPr>
                <w:rFonts w:hint="eastAsia"/>
              </w:rPr>
              <w:t>)</w:t>
            </w:r>
          </w:p>
        </w:tc>
        <w:tc>
          <w:tcPr>
            <w:tcW w:w="2250" w:type="dxa"/>
          </w:tcPr>
          <w:p w:rsidR="0004533D" w:rsidRPr="0004533D" w:rsidRDefault="0004533D" w:rsidP="000375CC">
            <w:pPr>
              <w:pStyle w:val="TableText"/>
              <w:kinsoku w:val="0"/>
              <w:textAlignment w:val="top"/>
            </w:pPr>
            <w:r w:rsidRPr="0004533D">
              <w:rPr>
                <w:rFonts w:hint="eastAsia"/>
              </w:rPr>
              <w:t>MPLS-L3VPN-STD-MIB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mplsL3VpnVrfRouteMidThreshExceeded</w:t>
            </w:r>
          </w:p>
          <w:p w:rsidR="0004533D" w:rsidRPr="0004533D" w:rsidRDefault="0004533D" w:rsidP="000375CC">
            <w:pPr>
              <w:pStyle w:val="TableText"/>
              <w:kinsoku w:val="0"/>
              <w:textAlignment w:val="top"/>
            </w:pPr>
            <w:r w:rsidRPr="0004533D">
              <w:rPr>
                <w:rFonts w:hint="eastAsia"/>
              </w:rPr>
              <w:t>(</w:t>
            </w:r>
            <w:r w:rsidRPr="0004533D">
              <w:t>1.3.6.1.2.1.10.166.11.0.</w:t>
            </w:r>
            <w:r w:rsidRPr="0004533D">
              <w:rPr>
                <w:rFonts w:hint="eastAsia"/>
              </w:rPr>
              <w:t>3)</w:t>
            </w:r>
          </w:p>
        </w:tc>
        <w:tc>
          <w:tcPr>
            <w:tcW w:w="2250" w:type="dxa"/>
          </w:tcPr>
          <w:p w:rsidR="0004533D" w:rsidRPr="0004533D" w:rsidRDefault="0004533D" w:rsidP="000375CC">
            <w:pPr>
              <w:pStyle w:val="TableText"/>
              <w:kinsoku w:val="0"/>
              <w:textAlignment w:val="top"/>
            </w:pPr>
            <w:r w:rsidRPr="0004533D">
              <w:rPr>
                <w:rFonts w:hint="eastAsia"/>
              </w:rPr>
              <w:t>MPLS-L3VPN-STD-MIB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mplsL3VpnVrfNumVrfRoute</w:t>
            </w:r>
            <w:r w:rsidRPr="0004533D">
              <w:lastRenderedPageBreak/>
              <w:t>MaxThreshExceeded</w:t>
            </w:r>
          </w:p>
          <w:p w:rsidR="0004533D" w:rsidRPr="0004533D" w:rsidRDefault="0004533D" w:rsidP="000375CC">
            <w:pPr>
              <w:pStyle w:val="TableText"/>
              <w:kinsoku w:val="0"/>
              <w:textAlignment w:val="top"/>
            </w:pPr>
            <w:r w:rsidRPr="0004533D">
              <w:rPr>
                <w:rFonts w:hint="eastAsia"/>
              </w:rPr>
              <w:t>(</w:t>
            </w:r>
            <w:r w:rsidRPr="0004533D">
              <w:t>1.3.6.1.2.1.10.166.11.0.</w:t>
            </w:r>
            <w:r w:rsidRPr="0004533D">
              <w:rPr>
                <w:rFonts w:hint="eastAsia"/>
              </w:rPr>
              <w:t>4)</w:t>
            </w:r>
          </w:p>
        </w:tc>
        <w:tc>
          <w:tcPr>
            <w:tcW w:w="2250" w:type="dxa"/>
          </w:tcPr>
          <w:p w:rsidR="0004533D" w:rsidRPr="0004533D" w:rsidRDefault="0004533D" w:rsidP="000375CC">
            <w:pPr>
              <w:pStyle w:val="TableText"/>
              <w:kinsoku w:val="0"/>
              <w:textAlignment w:val="top"/>
            </w:pPr>
            <w:r w:rsidRPr="0004533D">
              <w:rPr>
                <w:rFonts w:hint="eastAsia"/>
              </w:rPr>
              <w:lastRenderedPageBreak/>
              <w:t>MPLS-L3VPN-STD-MIB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lastRenderedPageBreak/>
              <w:t>mplsL3VpnNumVrfSecIllglLblThrshExcd</w:t>
            </w:r>
            <w:r w:rsidRPr="0004533D">
              <w:rPr>
                <w:rFonts w:hint="eastAsia"/>
              </w:rPr>
              <w:t xml:space="preserve"> (</w:t>
            </w:r>
            <w:r w:rsidRPr="0004533D">
              <w:t>1.3.6.1.2.1.10.166.11.0.</w:t>
            </w:r>
            <w:r w:rsidRPr="0004533D">
              <w:rPr>
                <w:rFonts w:hint="eastAsia"/>
              </w:rPr>
              <w:t>5)</w:t>
            </w:r>
          </w:p>
        </w:tc>
        <w:tc>
          <w:tcPr>
            <w:tcW w:w="2250" w:type="dxa"/>
          </w:tcPr>
          <w:p w:rsidR="0004533D" w:rsidRPr="0004533D" w:rsidRDefault="0004533D" w:rsidP="000375CC">
            <w:pPr>
              <w:pStyle w:val="TableText"/>
              <w:kinsoku w:val="0"/>
              <w:textAlignment w:val="top"/>
            </w:pPr>
            <w:r w:rsidRPr="0004533D">
              <w:rPr>
                <w:rFonts w:hint="eastAsia"/>
              </w:rPr>
              <w:t>MPLS-L3VPN-STD-MIB</w:t>
            </w:r>
          </w:p>
        </w:tc>
        <w:tc>
          <w:tcPr>
            <w:tcW w:w="3542" w:type="dxa"/>
          </w:tcPr>
          <w:p w:rsidR="0004533D" w:rsidRPr="0004533D" w:rsidRDefault="0004533D" w:rsidP="000375CC">
            <w:pPr>
              <w:pStyle w:val="TableText"/>
              <w:kinsoku w:val="0"/>
              <w:textAlignment w:val="top"/>
            </w:pPr>
            <w:r w:rsidRPr="0004533D">
              <w:rPr>
                <w:rFonts w:hint="eastAsia"/>
              </w:rPr>
              <w:t>Not supported</w:t>
            </w:r>
          </w:p>
        </w:tc>
      </w:tr>
      <w:tr w:rsidR="0004533D" w:rsidRPr="009540D9" w:rsidTr="000375CC">
        <w:tc>
          <w:tcPr>
            <w:tcW w:w="2538" w:type="dxa"/>
          </w:tcPr>
          <w:p w:rsidR="0004533D" w:rsidRPr="0004533D" w:rsidRDefault="0004533D" w:rsidP="000375CC">
            <w:pPr>
              <w:pStyle w:val="TableText"/>
              <w:kinsoku w:val="0"/>
              <w:textAlignment w:val="top"/>
            </w:pPr>
            <w:r w:rsidRPr="0004533D">
              <w:t>mplsL3VpnNumVrfRouteMaxThreshCleared</w:t>
            </w:r>
            <w:r w:rsidRPr="0004533D">
              <w:rPr>
                <w:rFonts w:hint="eastAsia"/>
              </w:rPr>
              <w:t xml:space="preserve"> (</w:t>
            </w:r>
            <w:r w:rsidRPr="0004533D">
              <w:t>1.3.6.1.2.1.10.166.11.0.</w:t>
            </w:r>
            <w:r w:rsidRPr="0004533D">
              <w:rPr>
                <w:rFonts w:hint="eastAsia"/>
              </w:rPr>
              <w:t>6)</w:t>
            </w:r>
          </w:p>
        </w:tc>
        <w:tc>
          <w:tcPr>
            <w:tcW w:w="2250" w:type="dxa"/>
          </w:tcPr>
          <w:p w:rsidR="0004533D" w:rsidRPr="0004533D" w:rsidRDefault="0004533D" w:rsidP="000375CC">
            <w:pPr>
              <w:pStyle w:val="TableText"/>
              <w:kinsoku w:val="0"/>
              <w:textAlignment w:val="top"/>
            </w:pPr>
            <w:r w:rsidRPr="0004533D">
              <w:rPr>
                <w:rFonts w:hint="eastAsia"/>
              </w:rPr>
              <w:t>MPLS-L3VPN-STD-MIB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pwDown</w:t>
            </w:r>
            <w:r w:rsidRPr="0004533D">
              <w:t xml:space="preserve">(1.3.6.1.2.1.10.246.0.1) </w:t>
            </w:r>
          </w:p>
        </w:tc>
        <w:tc>
          <w:tcPr>
            <w:tcW w:w="2250" w:type="dxa"/>
          </w:tcPr>
          <w:p w:rsidR="0004533D" w:rsidRPr="0004533D" w:rsidRDefault="0004533D" w:rsidP="000375CC">
            <w:pPr>
              <w:pStyle w:val="TableText"/>
              <w:kinsoku w:val="0"/>
              <w:textAlignment w:val="top"/>
            </w:pPr>
            <w:r w:rsidRPr="0004533D">
              <w:rPr>
                <w:rFonts w:hint="eastAsia"/>
              </w:rPr>
              <w:t>PW-STD-MIB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pwUp</w:t>
            </w:r>
            <w:r w:rsidRPr="0004533D">
              <w:t>(1.3.6.1.2.1.10.246.0.</w:t>
            </w:r>
            <w:r w:rsidRPr="0004533D">
              <w:rPr>
                <w:rFonts w:hint="eastAsia"/>
              </w:rPr>
              <w:t>2</w:t>
            </w:r>
            <w:r w:rsidRPr="0004533D">
              <w:t>)</w:t>
            </w:r>
          </w:p>
        </w:tc>
        <w:tc>
          <w:tcPr>
            <w:tcW w:w="2250" w:type="dxa"/>
          </w:tcPr>
          <w:p w:rsidR="0004533D" w:rsidRPr="0004533D" w:rsidRDefault="0004533D" w:rsidP="000375CC">
            <w:pPr>
              <w:pStyle w:val="TableText"/>
              <w:kinsoku w:val="0"/>
              <w:textAlignment w:val="top"/>
            </w:pPr>
            <w:r w:rsidRPr="0004533D">
              <w:rPr>
                <w:rFonts w:hint="eastAsia"/>
              </w:rPr>
              <w:t>PW-STD-MIB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pwDeleted</w:t>
            </w:r>
            <w:r w:rsidRPr="0004533D">
              <w:t>(1.3.6.1.2.1.10.246.0.</w:t>
            </w:r>
            <w:r w:rsidRPr="0004533D">
              <w:rPr>
                <w:rFonts w:hint="eastAsia"/>
              </w:rPr>
              <w:t>3</w:t>
            </w:r>
            <w:r w:rsidRPr="0004533D">
              <w:t>)</w:t>
            </w:r>
          </w:p>
        </w:tc>
        <w:tc>
          <w:tcPr>
            <w:tcW w:w="2250" w:type="dxa"/>
          </w:tcPr>
          <w:p w:rsidR="0004533D" w:rsidRPr="0004533D" w:rsidRDefault="0004533D" w:rsidP="000375CC">
            <w:pPr>
              <w:pStyle w:val="TableText"/>
              <w:kinsoku w:val="0"/>
              <w:textAlignment w:val="top"/>
            </w:pPr>
            <w:r w:rsidRPr="0004533D">
              <w:rPr>
                <w:rFonts w:hint="eastAsia"/>
              </w:rPr>
              <w:t>PW-STD-MIB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ospfVirtIfStateChange</w:t>
            </w:r>
            <w:r w:rsidRPr="0004533D">
              <w:rPr>
                <w:rFonts w:hint="eastAsia"/>
              </w:rPr>
              <w:t>(</w:t>
            </w:r>
            <w:r w:rsidRPr="0004533D">
              <w:t>1.3.6.1.2.1.14.16.2.</w:t>
            </w:r>
            <w:r w:rsidRPr="0004533D">
              <w:rPr>
                <w:rFonts w:hint="eastAsia"/>
              </w:rPr>
              <w:t>1)</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ospfNbrStateChange</w:t>
            </w:r>
            <w:r w:rsidRPr="0004533D">
              <w:rPr>
                <w:rFonts w:hint="eastAsia"/>
              </w:rPr>
              <w:t>(</w:t>
            </w:r>
            <w:r w:rsidRPr="0004533D">
              <w:t>1.3.6.1.2.1.14.16.2.</w:t>
            </w:r>
            <w:r w:rsidRPr="0004533D">
              <w:rPr>
                <w:rFonts w:hint="eastAsia"/>
              </w:rPr>
              <w:t>2)</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ospfVirtNbrStateChange</w:t>
            </w:r>
            <w:r w:rsidRPr="0004533D">
              <w:rPr>
                <w:rFonts w:hint="eastAsia"/>
              </w:rPr>
              <w:t>(</w:t>
            </w:r>
            <w:r w:rsidRPr="0004533D">
              <w:t>1.3.6.1.2.1.14.16.2.</w:t>
            </w:r>
            <w:r w:rsidRPr="0004533D">
              <w:rPr>
                <w:rFonts w:hint="eastAsia"/>
              </w:rPr>
              <w:t>3)</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ospfIfConfigError</w:t>
            </w:r>
            <w:r w:rsidRPr="0004533D">
              <w:rPr>
                <w:rFonts w:hint="eastAsia"/>
              </w:rPr>
              <w:t>(</w:t>
            </w:r>
            <w:r w:rsidRPr="0004533D">
              <w:t>1.3.6.1.2.1.14.16.2.</w:t>
            </w:r>
            <w:r w:rsidRPr="0004533D">
              <w:rPr>
                <w:rFonts w:hint="eastAsia"/>
              </w:rPr>
              <w:t>4)</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ospfVirtIfConfigError</w:t>
            </w:r>
            <w:r w:rsidRPr="0004533D">
              <w:rPr>
                <w:rFonts w:hint="eastAsia"/>
              </w:rPr>
              <w:t>(</w:t>
            </w:r>
            <w:r w:rsidRPr="0004533D">
              <w:t>1.3.6.1.2.1.14.16.2.</w:t>
            </w:r>
            <w:r w:rsidRPr="0004533D">
              <w:rPr>
                <w:rFonts w:hint="eastAsia"/>
              </w:rPr>
              <w:t>5)</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ospfIfAuthFailure</w:t>
            </w:r>
            <w:r w:rsidRPr="0004533D">
              <w:rPr>
                <w:rFonts w:hint="eastAsia"/>
              </w:rPr>
              <w:t>(</w:t>
            </w:r>
            <w:r w:rsidRPr="0004533D">
              <w:t>1.3.6.1.2.1.14.16.2.</w:t>
            </w:r>
            <w:r w:rsidRPr="0004533D">
              <w:rPr>
                <w:rFonts w:hint="eastAsia"/>
              </w:rPr>
              <w:t>6)</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ospfVirtIfAuthFailure</w:t>
            </w:r>
            <w:r w:rsidRPr="0004533D">
              <w:rPr>
                <w:rFonts w:hint="eastAsia"/>
              </w:rPr>
              <w:t>(</w:t>
            </w:r>
            <w:r w:rsidRPr="0004533D">
              <w:t>1.3.6.1.2.1.14.16.2.</w:t>
            </w:r>
            <w:r w:rsidRPr="0004533D">
              <w:rPr>
                <w:rFonts w:hint="eastAsia"/>
              </w:rPr>
              <w:t>7)</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ospfIfRxBadPacket</w:t>
            </w:r>
            <w:r w:rsidRPr="0004533D">
              <w:rPr>
                <w:rFonts w:hint="eastAsia"/>
              </w:rPr>
              <w:t>(</w:t>
            </w:r>
            <w:r w:rsidRPr="0004533D">
              <w:t>1.3.6.1.2.1.14.16.2.</w:t>
            </w:r>
            <w:r w:rsidRPr="0004533D">
              <w:rPr>
                <w:rFonts w:hint="eastAsia"/>
              </w:rPr>
              <w:t>8)</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ospfVirtIfRxBadPacket</w:t>
            </w:r>
            <w:r w:rsidRPr="0004533D">
              <w:rPr>
                <w:rFonts w:hint="eastAsia"/>
              </w:rPr>
              <w:t>(</w:t>
            </w:r>
            <w:r w:rsidRPr="0004533D">
              <w:t>1.3.6.1.2.1.14.16.2.</w:t>
            </w:r>
            <w:r w:rsidRPr="0004533D">
              <w:rPr>
                <w:rFonts w:hint="eastAsia"/>
              </w:rPr>
              <w:t>9)</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ospfTxRetransmit</w:t>
            </w:r>
            <w:r w:rsidRPr="0004533D">
              <w:rPr>
                <w:rFonts w:hint="eastAsia"/>
              </w:rPr>
              <w:t>(</w:t>
            </w:r>
            <w:r w:rsidRPr="0004533D">
              <w:t>1.3.6.1.2.1.14.16.2.</w:t>
            </w:r>
            <w:r w:rsidRPr="0004533D">
              <w:rPr>
                <w:rFonts w:hint="eastAsia"/>
              </w:rPr>
              <w:t>10)</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ospfVirtIfTxRetransmit</w:t>
            </w:r>
            <w:r w:rsidRPr="0004533D">
              <w:rPr>
                <w:rFonts w:hint="eastAsia"/>
              </w:rPr>
              <w:t>(</w:t>
            </w:r>
            <w:r w:rsidRPr="0004533D">
              <w:t>1.3.6.1.2.1.14.16.2.</w:t>
            </w:r>
            <w:r w:rsidRPr="0004533D">
              <w:rPr>
                <w:rFonts w:hint="eastAsia"/>
              </w:rPr>
              <w:t>11)</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ospfOriginateLsa</w:t>
            </w:r>
            <w:r w:rsidRPr="0004533D">
              <w:rPr>
                <w:rFonts w:hint="eastAsia"/>
              </w:rPr>
              <w:t>(</w:t>
            </w:r>
            <w:r w:rsidRPr="0004533D">
              <w:t>1.3.6.1.2.1.14.16.2.</w:t>
            </w:r>
            <w:r w:rsidRPr="0004533D">
              <w:rPr>
                <w:rFonts w:hint="eastAsia"/>
              </w:rPr>
              <w:t>12)</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ospfMaxAgeLsa</w:t>
            </w:r>
            <w:r w:rsidRPr="0004533D">
              <w:rPr>
                <w:rFonts w:hint="eastAsia"/>
              </w:rPr>
              <w:t>(</w:t>
            </w:r>
            <w:r w:rsidRPr="0004533D">
              <w:t>1.3.6.1.2.1.14.16.2.</w:t>
            </w:r>
            <w:r w:rsidRPr="0004533D">
              <w:rPr>
                <w:rFonts w:hint="eastAsia"/>
              </w:rPr>
              <w:t>13)</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ospfLsdbOverflow</w:t>
            </w:r>
            <w:r w:rsidRPr="0004533D">
              <w:rPr>
                <w:rFonts w:hint="eastAsia"/>
              </w:rPr>
              <w:t>(</w:t>
            </w:r>
            <w:r w:rsidRPr="0004533D">
              <w:t>1.3.6.1.2.1.14.16.2.</w:t>
            </w:r>
            <w:r w:rsidRPr="0004533D">
              <w:rPr>
                <w:rFonts w:hint="eastAsia"/>
              </w:rPr>
              <w:t>14)</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ospfLsdbApproachingOverfl</w:t>
            </w:r>
            <w:r w:rsidRPr="0004533D">
              <w:lastRenderedPageBreak/>
              <w:t>ow</w:t>
            </w:r>
            <w:r w:rsidRPr="0004533D">
              <w:rPr>
                <w:rFonts w:hint="eastAsia"/>
              </w:rPr>
              <w:t>(</w:t>
            </w:r>
            <w:r w:rsidRPr="0004533D">
              <w:t>1.3.6.1.2.1.14.16.2.</w:t>
            </w:r>
            <w:r w:rsidRPr="0004533D">
              <w:rPr>
                <w:rFonts w:hint="eastAsia"/>
              </w:rPr>
              <w:t>14)</w:t>
            </w:r>
          </w:p>
        </w:tc>
        <w:tc>
          <w:tcPr>
            <w:tcW w:w="2250" w:type="dxa"/>
          </w:tcPr>
          <w:p w:rsidR="0004533D" w:rsidRPr="0004533D" w:rsidRDefault="0004533D" w:rsidP="000375CC">
            <w:pPr>
              <w:pStyle w:val="TableText"/>
              <w:kinsoku w:val="0"/>
              <w:textAlignment w:val="top"/>
            </w:pPr>
            <w:r w:rsidRPr="0004533D">
              <w:rPr>
                <w:rFonts w:hint="eastAsia"/>
              </w:rPr>
              <w:lastRenderedPageBreak/>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lastRenderedPageBreak/>
              <w:t>ospfIfStateChange</w:t>
            </w:r>
            <w:r w:rsidRPr="0004533D">
              <w:rPr>
                <w:rFonts w:hint="eastAsia"/>
              </w:rPr>
              <w:t>(</w:t>
            </w:r>
            <w:r w:rsidRPr="0004533D">
              <w:t>1.3.6.1.2.1.14.16.2.</w:t>
            </w:r>
            <w:r w:rsidRPr="0004533D">
              <w:rPr>
                <w:rFonts w:hint="eastAsia"/>
              </w:rPr>
              <w:t>16)</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ospfNssaTranslatorStatusChange</w:t>
            </w:r>
            <w:r w:rsidRPr="0004533D">
              <w:rPr>
                <w:rFonts w:hint="eastAsia"/>
              </w:rPr>
              <w:t>(</w:t>
            </w:r>
            <w:r w:rsidRPr="0004533D">
              <w:t>1.3.6.1.2.1.14.16.2.</w:t>
            </w:r>
            <w:r w:rsidRPr="0004533D">
              <w:rPr>
                <w:rFonts w:hint="eastAsia"/>
              </w:rPr>
              <w:t>17)</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ospfRestartStatusChange</w:t>
            </w:r>
            <w:r w:rsidRPr="0004533D">
              <w:rPr>
                <w:rFonts w:hint="eastAsia"/>
              </w:rPr>
              <w:t>(</w:t>
            </w:r>
            <w:r w:rsidRPr="0004533D">
              <w:t>1.3.6.1.2.1.14.16.2.</w:t>
            </w:r>
            <w:r w:rsidRPr="0004533D">
              <w:rPr>
                <w:rFonts w:hint="eastAsia"/>
              </w:rPr>
              <w:t>18)</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ospfNbrRestartHelperStatusChange</w:t>
            </w:r>
            <w:r w:rsidRPr="0004533D">
              <w:rPr>
                <w:rFonts w:hint="eastAsia"/>
              </w:rPr>
              <w:t>(</w:t>
            </w:r>
            <w:r w:rsidRPr="0004533D">
              <w:t>1.3.6.1.2.1.14.16.2.</w:t>
            </w:r>
            <w:r w:rsidRPr="0004533D">
              <w:rPr>
                <w:rFonts w:hint="eastAsia"/>
              </w:rPr>
              <w:t>19)</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ospfVirtNbrRestartHelperStatusChange</w:t>
            </w:r>
            <w:r w:rsidRPr="0004533D">
              <w:rPr>
                <w:rFonts w:hint="eastAsia"/>
              </w:rPr>
              <w:t>(</w:t>
            </w:r>
            <w:r w:rsidRPr="0004533D">
              <w:t>1.3.6.1.2.1.14.16.2.</w:t>
            </w:r>
            <w:r w:rsidRPr="0004533D">
              <w:rPr>
                <w:rFonts w:hint="eastAsia"/>
              </w:rPr>
              <w:t>20)</w:t>
            </w:r>
          </w:p>
        </w:tc>
        <w:tc>
          <w:tcPr>
            <w:tcW w:w="2250" w:type="dxa"/>
          </w:tcPr>
          <w:p w:rsidR="0004533D" w:rsidRPr="0004533D" w:rsidRDefault="0004533D" w:rsidP="000375CC">
            <w:pPr>
              <w:pStyle w:val="TableText"/>
              <w:kinsoku w:val="0"/>
              <w:textAlignment w:val="top"/>
            </w:pPr>
            <w:r w:rsidRPr="0004533D">
              <w:rPr>
                <w:rFonts w:hint="eastAsia"/>
              </w:rPr>
              <w:t>OSPF-TRAP-MIB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bgpEstablished (1.3.6.1.2.1.15.7.1) </w:t>
            </w:r>
          </w:p>
        </w:tc>
        <w:tc>
          <w:tcPr>
            <w:tcW w:w="2250" w:type="dxa"/>
          </w:tcPr>
          <w:p w:rsidR="0004533D" w:rsidRPr="0004533D" w:rsidRDefault="0004533D" w:rsidP="000375CC">
            <w:pPr>
              <w:pStyle w:val="TableText"/>
              <w:kinsoku w:val="0"/>
              <w:textAlignment w:val="top"/>
            </w:pPr>
            <w:r w:rsidRPr="0004533D">
              <w:t>BGP4-MIB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bgpBackwardTransition (1.3.6.1.2.1.15.7.2) </w:t>
            </w:r>
          </w:p>
        </w:tc>
        <w:tc>
          <w:tcPr>
            <w:tcW w:w="2250" w:type="dxa"/>
          </w:tcPr>
          <w:p w:rsidR="0004533D" w:rsidRPr="0004533D" w:rsidRDefault="0004533D" w:rsidP="000375CC">
            <w:pPr>
              <w:pStyle w:val="TableText"/>
              <w:kinsoku w:val="0"/>
              <w:textAlignment w:val="top"/>
            </w:pPr>
            <w:r w:rsidRPr="0004533D">
              <w:t>BGP4-MIB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bgpEstablishedNotification</w:t>
            </w:r>
          </w:p>
          <w:p w:rsidR="0004533D" w:rsidRPr="0004533D" w:rsidRDefault="0004533D" w:rsidP="000375CC">
            <w:pPr>
              <w:pStyle w:val="TableText"/>
              <w:kinsoku w:val="0"/>
              <w:textAlignment w:val="top"/>
            </w:pPr>
            <w:r w:rsidRPr="0004533D">
              <w:t>(1.3.6.1.2.1.15.</w:t>
            </w:r>
            <w:r w:rsidRPr="0004533D">
              <w:rPr>
                <w:rFonts w:hint="eastAsia"/>
              </w:rPr>
              <w:t>0</w:t>
            </w:r>
            <w:r w:rsidRPr="0004533D">
              <w:t xml:space="preserve">.1) </w:t>
            </w:r>
          </w:p>
        </w:tc>
        <w:tc>
          <w:tcPr>
            <w:tcW w:w="2250" w:type="dxa"/>
          </w:tcPr>
          <w:p w:rsidR="0004533D" w:rsidRPr="0004533D" w:rsidRDefault="0004533D" w:rsidP="000375CC">
            <w:pPr>
              <w:pStyle w:val="TableText"/>
              <w:kinsoku w:val="0"/>
              <w:textAlignment w:val="top"/>
            </w:pPr>
            <w:r w:rsidRPr="0004533D">
              <w:t>BGP4-MIB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bgpBackwardTransNotification (1.3.6.1.2.1.15.</w:t>
            </w:r>
            <w:r w:rsidRPr="0004533D">
              <w:rPr>
                <w:rFonts w:hint="eastAsia"/>
              </w:rPr>
              <w:t>0</w:t>
            </w:r>
            <w:r w:rsidRPr="0004533D">
              <w:t xml:space="preserve">.2) </w:t>
            </w:r>
          </w:p>
        </w:tc>
        <w:tc>
          <w:tcPr>
            <w:tcW w:w="2250" w:type="dxa"/>
          </w:tcPr>
          <w:p w:rsidR="0004533D" w:rsidRPr="0004533D" w:rsidRDefault="0004533D" w:rsidP="000375CC">
            <w:pPr>
              <w:pStyle w:val="TableText"/>
              <w:kinsoku w:val="0"/>
              <w:textAlignment w:val="top"/>
            </w:pPr>
            <w:r w:rsidRPr="0004533D">
              <w:t>BGP4-MIB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risingAlarm (1.3.6.1.2.1.16.0.1)</w:t>
            </w:r>
          </w:p>
        </w:tc>
        <w:tc>
          <w:tcPr>
            <w:tcW w:w="2250" w:type="dxa"/>
          </w:tcPr>
          <w:p w:rsidR="0004533D" w:rsidRPr="0004533D" w:rsidRDefault="0004533D" w:rsidP="000375CC">
            <w:pPr>
              <w:pStyle w:val="TableText"/>
              <w:kinsoku w:val="0"/>
              <w:textAlignment w:val="top"/>
            </w:pPr>
            <w:r w:rsidRPr="0004533D">
              <w:rPr>
                <w:rFonts w:hint="eastAsia"/>
              </w:rPr>
              <w:t>RMON-MIB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fallingAlarm (1.3.6.1.2.1.16.0.2)</w:t>
            </w:r>
          </w:p>
        </w:tc>
        <w:tc>
          <w:tcPr>
            <w:tcW w:w="2250" w:type="dxa"/>
          </w:tcPr>
          <w:p w:rsidR="0004533D" w:rsidRPr="0004533D" w:rsidRDefault="0004533D" w:rsidP="000375CC">
            <w:pPr>
              <w:pStyle w:val="TableText"/>
              <w:kinsoku w:val="0"/>
              <w:textAlignment w:val="top"/>
            </w:pPr>
            <w:r w:rsidRPr="0004533D">
              <w:rPr>
                <w:rFonts w:hint="eastAsia"/>
              </w:rPr>
              <w:t>RMON-MIB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entConfigChange(</w:t>
            </w:r>
            <w:r w:rsidRPr="0004533D">
              <w:t>1.3.6.1.2.1.47.2.0.1</w:t>
            </w:r>
            <w:r w:rsidRPr="0004533D">
              <w:rPr>
                <w:rFonts w:hint="eastAsia"/>
              </w:rPr>
              <w:t>)</w:t>
            </w:r>
          </w:p>
        </w:tc>
        <w:tc>
          <w:tcPr>
            <w:tcW w:w="2250" w:type="dxa"/>
          </w:tcPr>
          <w:p w:rsidR="0004533D" w:rsidRPr="0004533D" w:rsidRDefault="0004533D" w:rsidP="000375CC">
            <w:pPr>
              <w:pStyle w:val="TableText"/>
              <w:kinsoku w:val="0"/>
              <w:textAlignment w:val="top"/>
            </w:pPr>
            <w:r w:rsidRPr="0004533D">
              <w:t>ENTITY-MIB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ipv6IfStateChange (1.3.6.1.2.1.55.2.0.1) </w:t>
            </w:r>
          </w:p>
        </w:tc>
        <w:tc>
          <w:tcPr>
            <w:tcW w:w="2250" w:type="dxa"/>
          </w:tcPr>
          <w:p w:rsidR="0004533D" w:rsidRPr="0004533D" w:rsidRDefault="0004533D" w:rsidP="000375CC">
            <w:pPr>
              <w:pStyle w:val="TableText"/>
              <w:kinsoku w:val="0"/>
              <w:textAlignment w:val="top"/>
            </w:pPr>
            <w:r w:rsidRPr="0004533D">
              <w:t>IPV6-MIB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vrrpTrapNewMaster</w:t>
            </w:r>
          </w:p>
          <w:p w:rsidR="0004533D" w:rsidRPr="0004533D" w:rsidRDefault="0004533D" w:rsidP="000375CC">
            <w:pPr>
              <w:pStyle w:val="TableText"/>
              <w:kinsoku w:val="0"/>
              <w:textAlignment w:val="top"/>
            </w:pPr>
            <w:r w:rsidRPr="0004533D">
              <w:t xml:space="preserve">(1.3.6.1.2.1.68.0.1) </w:t>
            </w:r>
          </w:p>
        </w:tc>
        <w:tc>
          <w:tcPr>
            <w:tcW w:w="2250" w:type="dxa"/>
          </w:tcPr>
          <w:p w:rsidR="0004533D" w:rsidRPr="0004533D" w:rsidRDefault="0004533D" w:rsidP="000375CC">
            <w:pPr>
              <w:pStyle w:val="TableText"/>
              <w:kinsoku w:val="0"/>
              <w:textAlignment w:val="top"/>
            </w:pPr>
            <w:r w:rsidRPr="0004533D">
              <w:t>VRRP-MIB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vrrpTrapAuthFailure (1.3.6.1.2.1.68.0.2)</w:t>
            </w:r>
          </w:p>
        </w:tc>
        <w:tc>
          <w:tcPr>
            <w:tcW w:w="2250" w:type="dxa"/>
          </w:tcPr>
          <w:p w:rsidR="0004533D" w:rsidRPr="0004533D" w:rsidRDefault="0004533D" w:rsidP="000375CC">
            <w:pPr>
              <w:pStyle w:val="TableText"/>
              <w:kinsoku w:val="0"/>
              <w:textAlignment w:val="top"/>
            </w:pPr>
            <w:r w:rsidRPr="0004533D">
              <w:t>VRRP-MIB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pingProbeFailed</w:t>
            </w:r>
          </w:p>
          <w:p w:rsidR="0004533D" w:rsidRPr="0004533D" w:rsidRDefault="0004533D" w:rsidP="000375CC">
            <w:pPr>
              <w:pStyle w:val="TableText"/>
              <w:kinsoku w:val="0"/>
              <w:textAlignment w:val="top"/>
            </w:pPr>
            <w:r w:rsidRPr="0004533D">
              <w:t xml:space="preserve">(1.3.6.1.2.1.80.0.1) </w:t>
            </w:r>
          </w:p>
        </w:tc>
        <w:tc>
          <w:tcPr>
            <w:tcW w:w="2250" w:type="dxa"/>
          </w:tcPr>
          <w:p w:rsidR="0004533D" w:rsidRPr="0004533D" w:rsidRDefault="0004533D" w:rsidP="000375CC">
            <w:pPr>
              <w:pStyle w:val="TableText"/>
              <w:kinsoku w:val="0"/>
              <w:textAlignment w:val="top"/>
            </w:pPr>
            <w:r w:rsidRPr="0004533D">
              <w:t>DISMAN-PING-MIB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pingTestFailed</w:t>
            </w:r>
          </w:p>
          <w:p w:rsidR="0004533D" w:rsidRPr="0004533D" w:rsidRDefault="0004533D" w:rsidP="000375CC">
            <w:pPr>
              <w:pStyle w:val="TableText"/>
              <w:kinsoku w:val="0"/>
              <w:textAlignment w:val="top"/>
            </w:pPr>
            <w:r w:rsidRPr="0004533D">
              <w:t>(1.3.6.1.2.1.80.0.</w:t>
            </w:r>
            <w:r w:rsidRPr="0004533D">
              <w:rPr>
                <w:rFonts w:hint="eastAsia"/>
              </w:rPr>
              <w:t>2</w:t>
            </w:r>
            <w:r w:rsidRPr="0004533D">
              <w:t>)</w:t>
            </w:r>
          </w:p>
        </w:tc>
        <w:tc>
          <w:tcPr>
            <w:tcW w:w="2250" w:type="dxa"/>
          </w:tcPr>
          <w:p w:rsidR="0004533D" w:rsidRPr="0004533D" w:rsidRDefault="0004533D" w:rsidP="000375CC">
            <w:pPr>
              <w:pStyle w:val="TableText"/>
              <w:kinsoku w:val="0"/>
              <w:textAlignment w:val="top"/>
            </w:pPr>
            <w:r w:rsidRPr="0004533D">
              <w:t>DISMAN-PING-MIB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pingTestCompleted</w:t>
            </w:r>
          </w:p>
          <w:p w:rsidR="0004533D" w:rsidRPr="0004533D" w:rsidRDefault="0004533D" w:rsidP="000375CC">
            <w:pPr>
              <w:pStyle w:val="TableText"/>
              <w:kinsoku w:val="0"/>
              <w:textAlignment w:val="top"/>
            </w:pPr>
            <w:r w:rsidRPr="0004533D">
              <w:t>(1.3.6.1.2.1.80.0.</w:t>
            </w:r>
            <w:r w:rsidRPr="0004533D">
              <w:rPr>
                <w:rFonts w:hint="eastAsia"/>
              </w:rPr>
              <w:t>3</w:t>
            </w:r>
            <w:r w:rsidRPr="0004533D">
              <w:t>)</w:t>
            </w:r>
          </w:p>
        </w:tc>
        <w:tc>
          <w:tcPr>
            <w:tcW w:w="2250" w:type="dxa"/>
          </w:tcPr>
          <w:p w:rsidR="0004533D" w:rsidRPr="0004533D" w:rsidRDefault="0004533D" w:rsidP="000375CC">
            <w:pPr>
              <w:pStyle w:val="TableText"/>
              <w:kinsoku w:val="0"/>
              <w:textAlignment w:val="top"/>
            </w:pPr>
            <w:r w:rsidRPr="0004533D">
              <w:t>DISMAN-PING-MIB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traceRoutePathChange</w:t>
            </w:r>
          </w:p>
          <w:p w:rsidR="0004533D" w:rsidRPr="0004533D" w:rsidRDefault="0004533D" w:rsidP="000375CC">
            <w:pPr>
              <w:pStyle w:val="TableText"/>
              <w:kinsoku w:val="0"/>
              <w:textAlignment w:val="top"/>
            </w:pPr>
            <w:r w:rsidRPr="0004533D">
              <w:t>(1.3.6.1.2.1.8</w:t>
            </w:r>
            <w:r w:rsidRPr="0004533D">
              <w:rPr>
                <w:rFonts w:hint="eastAsia"/>
              </w:rPr>
              <w:t>1</w:t>
            </w:r>
            <w:r w:rsidRPr="0004533D">
              <w:t>.0.1)</w:t>
            </w:r>
          </w:p>
        </w:tc>
        <w:tc>
          <w:tcPr>
            <w:tcW w:w="2250" w:type="dxa"/>
          </w:tcPr>
          <w:p w:rsidR="0004533D" w:rsidRPr="0004533D" w:rsidRDefault="0004533D" w:rsidP="000375CC">
            <w:pPr>
              <w:pStyle w:val="TableText"/>
              <w:kinsoku w:val="0"/>
              <w:textAlignment w:val="top"/>
            </w:pPr>
            <w:r w:rsidRPr="0004533D">
              <w:t>DISMAN-TRACEROUTE-MIB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lastRenderedPageBreak/>
              <w:t>traceRouteTestFailed</w:t>
            </w:r>
          </w:p>
          <w:p w:rsidR="0004533D" w:rsidRPr="0004533D" w:rsidRDefault="0004533D" w:rsidP="000375CC">
            <w:pPr>
              <w:pStyle w:val="TableText"/>
              <w:kinsoku w:val="0"/>
              <w:textAlignment w:val="top"/>
            </w:pPr>
            <w:r w:rsidRPr="0004533D">
              <w:t>(1.3.6.1.2.1.8</w:t>
            </w:r>
            <w:r w:rsidRPr="0004533D">
              <w:rPr>
                <w:rFonts w:hint="eastAsia"/>
              </w:rPr>
              <w:t>1</w:t>
            </w:r>
            <w:r w:rsidRPr="0004533D">
              <w:t>.0.</w:t>
            </w:r>
            <w:r w:rsidRPr="0004533D">
              <w:rPr>
                <w:rFonts w:hint="eastAsia"/>
              </w:rPr>
              <w:t>2</w:t>
            </w:r>
            <w:r w:rsidRPr="0004533D">
              <w:t>)</w:t>
            </w:r>
          </w:p>
        </w:tc>
        <w:tc>
          <w:tcPr>
            <w:tcW w:w="2250" w:type="dxa"/>
          </w:tcPr>
          <w:p w:rsidR="0004533D" w:rsidRPr="0004533D" w:rsidRDefault="0004533D" w:rsidP="000375CC">
            <w:pPr>
              <w:pStyle w:val="TableText"/>
              <w:kinsoku w:val="0"/>
              <w:textAlignment w:val="top"/>
            </w:pPr>
            <w:r w:rsidRPr="0004533D">
              <w:t>DISMAN-TRACEROUTE-MIB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traceRouteTestCompleted</w:t>
            </w:r>
          </w:p>
          <w:p w:rsidR="0004533D" w:rsidRPr="0004533D" w:rsidRDefault="0004533D" w:rsidP="000375CC">
            <w:pPr>
              <w:pStyle w:val="TableText"/>
              <w:kinsoku w:val="0"/>
              <w:textAlignment w:val="top"/>
            </w:pPr>
            <w:r w:rsidRPr="0004533D">
              <w:t>(1.3.6.1.2.1.8</w:t>
            </w:r>
            <w:r w:rsidRPr="0004533D">
              <w:rPr>
                <w:rFonts w:hint="eastAsia"/>
              </w:rPr>
              <w:t>1</w:t>
            </w:r>
            <w:r w:rsidRPr="0004533D">
              <w:t>.0.</w:t>
            </w:r>
            <w:r w:rsidRPr="0004533D">
              <w:rPr>
                <w:rFonts w:hint="eastAsia"/>
              </w:rPr>
              <w:t>3</w:t>
            </w:r>
            <w:r w:rsidRPr="0004533D">
              <w:t>)</w:t>
            </w:r>
          </w:p>
        </w:tc>
        <w:tc>
          <w:tcPr>
            <w:tcW w:w="2250" w:type="dxa"/>
          </w:tcPr>
          <w:p w:rsidR="0004533D" w:rsidRPr="0004533D" w:rsidRDefault="0004533D" w:rsidP="000375CC">
            <w:pPr>
              <w:pStyle w:val="TableText"/>
              <w:kinsoku w:val="0"/>
              <w:textAlignment w:val="top"/>
            </w:pPr>
            <w:r w:rsidRPr="0004533D">
              <w:t>DISMAN-TRACEROUTE-MIB</w:t>
            </w:r>
          </w:p>
        </w:tc>
        <w:tc>
          <w:tcPr>
            <w:tcW w:w="3542" w:type="dxa"/>
          </w:tcPr>
          <w:p w:rsidR="0004533D" w:rsidRPr="0004533D" w:rsidRDefault="0004533D" w:rsidP="000375CC">
            <w:pPr>
              <w:pStyle w:val="TableText"/>
              <w:kinsoku w:val="0"/>
              <w:textAlignment w:val="top"/>
            </w:pPr>
            <w:r w:rsidRPr="0004533D">
              <w:t>As per MIB</w:t>
            </w:r>
          </w:p>
        </w:tc>
      </w:tr>
      <w:tr w:rsidR="00BA1B9A" w:rsidRPr="009540D9" w:rsidTr="000375CC">
        <w:tc>
          <w:tcPr>
            <w:tcW w:w="2538" w:type="dxa"/>
          </w:tcPr>
          <w:p w:rsidR="00BA1B9A" w:rsidRDefault="00BA1B9A" w:rsidP="002452AE">
            <w:pPr>
              <w:pStyle w:val="TableText"/>
              <w:kinsoku w:val="0"/>
              <w:textAlignment w:val="top"/>
            </w:pPr>
            <w:r>
              <w:t>mteTriggerFired</w:t>
            </w:r>
          </w:p>
          <w:p w:rsidR="00BA1B9A" w:rsidRPr="00FF5E1D" w:rsidRDefault="00BA1B9A" w:rsidP="002452AE">
            <w:pPr>
              <w:pStyle w:val="TableText"/>
              <w:kinsoku w:val="0"/>
              <w:textAlignment w:val="top"/>
            </w:pPr>
            <w:r>
              <w:t>(1.3.6.1.2.1.88.2.0.1</w:t>
            </w:r>
            <w:r w:rsidRPr="00517735">
              <w:t>)</w:t>
            </w:r>
          </w:p>
        </w:tc>
        <w:tc>
          <w:tcPr>
            <w:tcW w:w="2250" w:type="dxa"/>
          </w:tcPr>
          <w:p w:rsidR="00BA1B9A" w:rsidRPr="00FF5E1D" w:rsidRDefault="00BA1B9A" w:rsidP="002452AE">
            <w:pPr>
              <w:pStyle w:val="TableText"/>
              <w:kinsoku w:val="0"/>
              <w:textAlignment w:val="top"/>
            </w:pPr>
            <w:r>
              <w:t>DISMAN-EVENT-MIB</w:t>
            </w:r>
          </w:p>
        </w:tc>
        <w:tc>
          <w:tcPr>
            <w:tcW w:w="3542" w:type="dxa"/>
          </w:tcPr>
          <w:p w:rsidR="00BA1B9A" w:rsidRPr="00FF5E1D" w:rsidRDefault="00BA1B9A" w:rsidP="002452AE">
            <w:pPr>
              <w:pStyle w:val="TableText"/>
              <w:kinsoku w:val="0"/>
              <w:textAlignment w:val="top"/>
            </w:pPr>
            <w:r w:rsidRPr="00FF5E1D">
              <w:t>As per MIB</w:t>
            </w:r>
          </w:p>
        </w:tc>
      </w:tr>
      <w:tr w:rsidR="00BA1B9A" w:rsidRPr="009540D9" w:rsidTr="000375CC">
        <w:tc>
          <w:tcPr>
            <w:tcW w:w="2538" w:type="dxa"/>
          </w:tcPr>
          <w:p w:rsidR="00BA1B9A" w:rsidRDefault="00BA1B9A" w:rsidP="002452AE">
            <w:pPr>
              <w:pStyle w:val="TableText"/>
              <w:kinsoku w:val="0"/>
              <w:textAlignment w:val="top"/>
            </w:pPr>
            <w:r>
              <w:t>mteTriggerRising</w:t>
            </w:r>
          </w:p>
          <w:p w:rsidR="00BA1B9A" w:rsidRPr="00FF5E1D" w:rsidRDefault="00BA1B9A" w:rsidP="002452AE">
            <w:pPr>
              <w:pStyle w:val="TableText"/>
              <w:kinsoku w:val="0"/>
              <w:textAlignment w:val="top"/>
            </w:pPr>
            <w:r>
              <w:t>(1.3.6.1.2.1.88.2.0.2</w:t>
            </w:r>
            <w:r w:rsidRPr="00517735">
              <w:t>)</w:t>
            </w:r>
          </w:p>
        </w:tc>
        <w:tc>
          <w:tcPr>
            <w:tcW w:w="2250" w:type="dxa"/>
          </w:tcPr>
          <w:p w:rsidR="00BA1B9A" w:rsidRPr="00FF5E1D" w:rsidRDefault="00BA1B9A" w:rsidP="002452AE">
            <w:pPr>
              <w:pStyle w:val="TableText"/>
              <w:kinsoku w:val="0"/>
              <w:textAlignment w:val="top"/>
            </w:pPr>
            <w:r>
              <w:t>DISMAN-EVENT-MIB</w:t>
            </w:r>
          </w:p>
        </w:tc>
        <w:tc>
          <w:tcPr>
            <w:tcW w:w="3542" w:type="dxa"/>
          </w:tcPr>
          <w:p w:rsidR="00BA1B9A" w:rsidRPr="00FF5E1D" w:rsidRDefault="00BA1B9A" w:rsidP="002452AE">
            <w:pPr>
              <w:pStyle w:val="TableText"/>
              <w:kinsoku w:val="0"/>
              <w:textAlignment w:val="top"/>
            </w:pPr>
            <w:r w:rsidRPr="00FF5E1D">
              <w:t>As per MIB</w:t>
            </w:r>
          </w:p>
        </w:tc>
      </w:tr>
      <w:tr w:rsidR="00BA1B9A" w:rsidRPr="009540D9" w:rsidTr="000375CC">
        <w:tc>
          <w:tcPr>
            <w:tcW w:w="2538" w:type="dxa"/>
          </w:tcPr>
          <w:p w:rsidR="00BA1B9A" w:rsidRDefault="00BA1B9A" w:rsidP="002452AE">
            <w:pPr>
              <w:pStyle w:val="TableText"/>
              <w:kinsoku w:val="0"/>
              <w:textAlignment w:val="top"/>
            </w:pPr>
            <w:r>
              <w:t>mteTriggerFalling</w:t>
            </w:r>
          </w:p>
          <w:p w:rsidR="00BA1B9A" w:rsidRPr="00FF5E1D" w:rsidRDefault="00BA1B9A" w:rsidP="002452AE">
            <w:pPr>
              <w:pStyle w:val="TableText"/>
              <w:kinsoku w:val="0"/>
              <w:textAlignment w:val="top"/>
            </w:pPr>
            <w:r>
              <w:t>(1.3.6.1.2.1.88.2.0.3</w:t>
            </w:r>
            <w:r w:rsidRPr="00517735">
              <w:t>)</w:t>
            </w:r>
          </w:p>
        </w:tc>
        <w:tc>
          <w:tcPr>
            <w:tcW w:w="2250" w:type="dxa"/>
          </w:tcPr>
          <w:p w:rsidR="00BA1B9A" w:rsidRPr="00FF5E1D" w:rsidRDefault="00BA1B9A" w:rsidP="002452AE">
            <w:pPr>
              <w:pStyle w:val="TableText"/>
              <w:kinsoku w:val="0"/>
              <w:textAlignment w:val="top"/>
            </w:pPr>
            <w:r>
              <w:t>DISMAN-EVENT-MIB</w:t>
            </w:r>
          </w:p>
        </w:tc>
        <w:tc>
          <w:tcPr>
            <w:tcW w:w="3542" w:type="dxa"/>
          </w:tcPr>
          <w:p w:rsidR="00BA1B9A" w:rsidRPr="00FF5E1D" w:rsidRDefault="00BA1B9A" w:rsidP="002452AE">
            <w:pPr>
              <w:pStyle w:val="TableText"/>
              <w:kinsoku w:val="0"/>
              <w:textAlignment w:val="top"/>
            </w:pPr>
            <w:r w:rsidRPr="00FF5E1D">
              <w:t>As per MIB</w:t>
            </w:r>
          </w:p>
        </w:tc>
      </w:tr>
      <w:tr w:rsidR="00BA1B9A" w:rsidRPr="009540D9" w:rsidTr="000375CC">
        <w:tc>
          <w:tcPr>
            <w:tcW w:w="2538" w:type="dxa"/>
          </w:tcPr>
          <w:p w:rsidR="00BA1B9A" w:rsidRDefault="00BA1B9A" w:rsidP="002452AE">
            <w:pPr>
              <w:pStyle w:val="TableText"/>
              <w:kinsoku w:val="0"/>
              <w:textAlignment w:val="top"/>
            </w:pPr>
            <w:r>
              <w:t>mteTriggerFailure</w:t>
            </w:r>
          </w:p>
          <w:p w:rsidR="00BA1B9A" w:rsidRPr="00FF5E1D" w:rsidRDefault="00BA1B9A" w:rsidP="002452AE">
            <w:pPr>
              <w:pStyle w:val="TableText"/>
              <w:kinsoku w:val="0"/>
              <w:textAlignment w:val="top"/>
            </w:pPr>
            <w:r>
              <w:t>(1.3.6.1.2.1.88.2.0.4</w:t>
            </w:r>
            <w:r w:rsidRPr="00517735">
              <w:t>)</w:t>
            </w:r>
          </w:p>
        </w:tc>
        <w:tc>
          <w:tcPr>
            <w:tcW w:w="2250" w:type="dxa"/>
          </w:tcPr>
          <w:p w:rsidR="00BA1B9A" w:rsidRPr="00FF5E1D" w:rsidRDefault="00BA1B9A" w:rsidP="002452AE">
            <w:pPr>
              <w:pStyle w:val="TableText"/>
              <w:kinsoku w:val="0"/>
              <w:textAlignment w:val="top"/>
            </w:pPr>
            <w:r>
              <w:t>DISMAN-EVENT-MIB</w:t>
            </w:r>
          </w:p>
        </w:tc>
        <w:tc>
          <w:tcPr>
            <w:tcW w:w="3542" w:type="dxa"/>
          </w:tcPr>
          <w:p w:rsidR="00BA1B9A" w:rsidRPr="00FF5E1D" w:rsidRDefault="00BA1B9A" w:rsidP="002452AE">
            <w:pPr>
              <w:pStyle w:val="TableText"/>
              <w:kinsoku w:val="0"/>
              <w:textAlignment w:val="top"/>
            </w:pPr>
            <w:r w:rsidRPr="00FF5E1D">
              <w:t>As per MIB</w:t>
            </w:r>
          </w:p>
        </w:tc>
      </w:tr>
      <w:tr w:rsidR="00BA1B9A" w:rsidRPr="009540D9" w:rsidTr="000375CC">
        <w:tc>
          <w:tcPr>
            <w:tcW w:w="2538" w:type="dxa"/>
          </w:tcPr>
          <w:p w:rsidR="00BA1B9A" w:rsidRDefault="00BA1B9A" w:rsidP="002452AE">
            <w:pPr>
              <w:pStyle w:val="TableText"/>
              <w:kinsoku w:val="0"/>
              <w:textAlignment w:val="top"/>
            </w:pPr>
            <w:r>
              <w:t>mteEventSetFailure</w:t>
            </w:r>
          </w:p>
          <w:p w:rsidR="00BA1B9A" w:rsidRPr="00FF5E1D" w:rsidRDefault="00BA1B9A" w:rsidP="002452AE">
            <w:pPr>
              <w:pStyle w:val="TableText"/>
              <w:kinsoku w:val="0"/>
              <w:textAlignment w:val="top"/>
            </w:pPr>
            <w:r w:rsidRPr="00517735">
              <w:t>(1.3.6.1.2.1.88.2.0.5)</w:t>
            </w:r>
          </w:p>
        </w:tc>
        <w:tc>
          <w:tcPr>
            <w:tcW w:w="2250" w:type="dxa"/>
          </w:tcPr>
          <w:p w:rsidR="00BA1B9A" w:rsidRPr="00FF5E1D" w:rsidRDefault="00BA1B9A" w:rsidP="002452AE">
            <w:pPr>
              <w:pStyle w:val="TableText"/>
              <w:kinsoku w:val="0"/>
              <w:textAlignment w:val="top"/>
            </w:pPr>
            <w:r>
              <w:t>DISMAN-EVENT-MIB</w:t>
            </w:r>
          </w:p>
        </w:tc>
        <w:tc>
          <w:tcPr>
            <w:tcW w:w="3542" w:type="dxa"/>
          </w:tcPr>
          <w:p w:rsidR="00BA1B9A" w:rsidRPr="00FF5E1D" w:rsidRDefault="00BA1B9A" w:rsidP="002452AE">
            <w:pPr>
              <w:pStyle w:val="TableText"/>
              <w:kinsoku w:val="0"/>
              <w:textAlignment w:val="top"/>
            </w:pPr>
            <w:r w:rsidRPr="00FF5E1D">
              <w:t>As per MIB</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teTunnelUp</w:t>
            </w:r>
          </w:p>
          <w:p w:rsidR="0004533D" w:rsidRPr="0004533D" w:rsidRDefault="0004533D" w:rsidP="000375CC">
            <w:pPr>
              <w:pStyle w:val="TableText"/>
              <w:kinsoku w:val="0"/>
              <w:textAlignment w:val="top"/>
            </w:pPr>
            <w:r w:rsidRPr="0004533D">
              <w:rPr>
                <w:rFonts w:hint="eastAsia"/>
              </w:rPr>
              <w:t>(</w:t>
            </w:r>
            <w:r w:rsidRPr="0004533D">
              <w:t>1.3.6.1.2.1.122.0.1</w:t>
            </w:r>
            <w:r w:rsidRPr="0004533D">
              <w:rPr>
                <w:rFonts w:hint="eastAsia"/>
              </w:rPr>
              <w:t>)</w:t>
            </w:r>
          </w:p>
        </w:tc>
        <w:tc>
          <w:tcPr>
            <w:tcW w:w="2250" w:type="dxa"/>
          </w:tcPr>
          <w:p w:rsidR="0004533D" w:rsidRPr="0004533D" w:rsidRDefault="0004533D" w:rsidP="000375CC">
            <w:pPr>
              <w:pStyle w:val="TableText"/>
              <w:kinsoku w:val="0"/>
              <w:textAlignment w:val="top"/>
            </w:pPr>
            <w:r w:rsidRPr="0004533D">
              <w:rPr>
                <w:rFonts w:hint="eastAsia"/>
              </w:rPr>
              <w:t>TE-MIB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teTunnelDown</w:t>
            </w:r>
          </w:p>
          <w:p w:rsidR="0004533D" w:rsidRPr="0004533D" w:rsidRDefault="0004533D" w:rsidP="000375CC">
            <w:pPr>
              <w:pStyle w:val="TableText"/>
              <w:kinsoku w:val="0"/>
              <w:textAlignment w:val="top"/>
            </w:pPr>
            <w:r w:rsidRPr="0004533D">
              <w:rPr>
                <w:rFonts w:hint="eastAsia"/>
              </w:rPr>
              <w:t>(</w:t>
            </w:r>
            <w:r w:rsidRPr="0004533D">
              <w:t>1.3.6.1.2.1.122.0.2</w:t>
            </w:r>
            <w:r w:rsidRPr="0004533D">
              <w:rPr>
                <w:rFonts w:hint="eastAsia"/>
              </w:rPr>
              <w:t>)</w:t>
            </w:r>
          </w:p>
        </w:tc>
        <w:tc>
          <w:tcPr>
            <w:tcW w:w="2250" w:type="dxa"/>
          </w:tcPr>
          <w:p w:rsidR="0004533D" w:rsidRPr="0004533D" w:rsidRDefault="0004533D" w:rsidP="000375CC">
            <w:pPr>
              <w:pStyle w:val="TableText"/>
              <w:kinsoku w:val="0"/>
              <w:textAlignment w:val="top"/>
            </w:pPr>
            <w:r w:rsidRPr="0004533D">
              <w:rPr>
                <w:rFonts w:hint="eastAsia"/>
              </w:rPr>
              <w:t>TE-MIB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vAlign w:val="center"/>
          </w:tcPr>
          <w:p w:rsidR="0004533D" w:rsidRPr="0004533D" w:rsidRDefault="0004533D" w:rsidP="000375CC">
            <w:pPr>
              <w:pStyle w:val="TableText"/>
              <w:kinsoku w:val="0"/>
              <w:textAlignment w:val="top"/>
            </w:pPr>
            <w:r w:rsidRPr="0004533D">
              <w:t>teTunnelChanged</w:t>
            </w:r>
          </w:p>
          <w:p w:rsidR="0004533D" w:rsidRPr="0004533D" w:rsidRDefault="0004533D" w:rsidP="000375CC">
            <w:pPr>
              <w:pStyle w:val="TableText"/>
              <w:kinsoku w:val="0"/>
              <w:textAlignment w:val="top"/>
            </w:pPr>
            <w:r w:rsidRPr="0004533D">
              <w:rPr>
                <w:rFonts w:hint="eastAsia"/>
              </w:rPr>
              <w:t>(</w:t>
            </w:r>
            <w:r w:rsidRPr="0004533D">
              <w:t>1.3.6.1.2.1.122.0.3</w:t>
            </w:r>
            <w:r w:rsidRPr="0004533D">
              <w:rPr>
                <w:rFonts w:hint="eastAsia"/>
              </w:rPr>
              <w:t>)</w:t>
            </w:r>
          </w:p>
        </w:tc>
        <w:tc>
          <w:tcPr>
            <w:tcW w:w="2250" w:type="dxa"/>
          </w:tcPr>
          <w:p w:rsidR="0004533D" w:rsidRPr="0004533D" w:rsidRDefault="0004533D" w:rsidP="000375CC">
            <w:pPr>
              <w:pStyle w:val="TableText"/>
              <w:kinsoku w:val="0"/>
              <w:textAlignment w:val="top"/>
            </w:pPr>
            <w:r w:rsidRPr="0004533D">
              <w:rPr>
                <w:rFonts w:hint="eastAsia"/>
              </w:rPr>
              <w:t>TE-MIB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isisDatabaseOverload</w:t>
            </w:r>
          </w:p>
          <w:p w:rsidR="0004533D" w:rsidRPr="0004533D" w:rsidRDefault="0004533D" w:rsidP="000375CC">
            <w:pPr>
              <w:pStyle w:val="TableText"/>
              <w:kinsoku w:val="0"/>
              <w:textAlignment w:val="top"/>
            </w:pPr>
            <w:r w:rsidRPr="0004533D">
              <w:rPr>
                <w:rFonts w:hint="eastAsia"/>
              </w:rPr>
              <w:t>(1.3.6.1.2.1.138.0.1)</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isisManualAddressDrops</w:t>
            </w:r>
          </w:p>
          <w:p w:rsidR="0004533D" w:rsidRPr="0004533D" w:rsidRDefault="0004533D" w:rsidP="000375CC">
            <w:pPr>
              <w:pStyle w:val="TableText"/>
              <w:kinsoku w:val="0"/>
              <w:textAlignment w:val="top"/>
            </w:pPr>
            <w:r w:rsidRPr="0004533D">
              <w:rPr>
                <w:rFonts w:hint="eastAsia"/>
              </w:rPr>
              <w:t>(1.3.6.1.2.1.138.0.2)</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isisCorruptedLSPDetected(1.3.6.1.2.1.138.0.3)</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isisAttemptToExceedMaxSequence(1.3.6.1.2.1.138.0.4)</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isisIDLenMismatch</w:t>
            </w:r>
          </w:p>
          <w:p w:rsidR="0004533D" w:rsidRPr="0004533D" w:rsidRDefault="0004533D" w:rsidP="000375CC">
            <w:pPr>
              <w:pStyle w:val="TableText"/>
              <w:kinsoku w:val="0"/>
              <w:textAlignment w:val="top"/>
            </w:pPr>
            <w:r w:rsidRPr="0004533D">
              <w:rPr>
                <w:rFonts w:hint="eastAsia"/>
              </w:rPr>
              <w:t>(1.3.6.1.2.1.138.0.5)</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isisMaxAreaAddressesMismatch</w:t>
            </w:r>
          </w:p>
          <w:p w:rsidR="0004533D" w:rsidRPr="0004533D" w:rsidRDefault="0004533D" w:rsidP="000375CC">
            <w:pPr>
              <w:pStyle w:val="TableText"/>
              <w:kinsoku w:val="0"/>
              <w:textAlignment w:val="top"/>
            </w:pPr>
            <w:r w:rsidRPr="0004533D">
              <w:rPr>
                <w:rFonts w:hint="eastAsia"/>
              </w:rPr>
              <w:t>(1.3.6.1.2.1.138.0.6)</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isisOwnLSPPurge</w:t>
            </w:r>
          </w:p>
          <w:p w:rsidR="0004533D" w:rsidRPr="0004533D" w:rsidRDefault="0004533D" w:rsidP="000375CC">
            <w:pPr>
              <w:pStyle w:val="TableText"/>
              <w:kinsoku w:val="0"/>
              <w:textAlignment w:val="top"/>
            </w:pPr>
            <w:r w:rsidRPr="0004533D">
              <w:rPr>
                <w:rFonts w:hint="eastAsia"/>
              </w:rPr>
              <w:t>(1.3.6.1.2.1.138.0.7)</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isisSequenceNumberSkip</w:t>
            </w:r>
          </w:p>
          <w:p w:rsidR="0004533D" w:rsidRPr="0004533D" w:rsidRDefault="0004533D" w:rsidP="000375CC">
            <w:pPr>
              <w:pStyle w:val="TableText"/>
              <w:kinsoku w:val="0"/>
              <w:textAlignment w:val="top"/>
            </w:pPr>
            <w:r w:rsidRPr="0004533D">
              <w:rPr>
                <w:rFonts w:hint="eastAsia"/>
              </w:rPr>
              <w:t>(1.3.6.1.2.1.138.0.8)</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isisAuthenticationTypeFailure</w:t>
            </w:r>
          </w:p>
          <w:p w:rsidR="0004533D" w:rsidRPr="0004533D" w:rsidRDefault="0004533D" w:rsidP="000375CC">
            <w:pPr>
              <w:pStyle w:val="TableText"/>
              <w:kinsoku w:val="0"/>
              <w:textAlignment w:val="top"/>
            </w:pPr>
            <w:r w:rsidRPr="0004533D">
              <w:rPr>
                <w:rFonts w:hint="eastAsia"/>
              </w:rPr>
              <w:lastRenderedPageBreak/>
              <w:t>(1.3.6.1.2.1.138.0.9)</w:t>
            </w:r>
          </w:p>
        </w:tc>
        <w:tc>
          <w:tcPr>
            <w:tcW w:w="2250" w:type="dxa"/>
          </w:tcPr>
          <w:p w:rsidR="0004533D" w:rsidRPr="0004533D" w:rsidRDefault="0004533D" w:rsidP="000375CC">
            <w:pPr>
              <w:pStyle w:val="TableText"/>
              <w:kinsoku w:val="0"/>
              <w:textAlignment w:val="top"/>
            </w:pPr>
            <w:r w:rsidRPr="0004533D">
              <w:rPr>
                <w:rFonts w:hint="eastAsia"/>
              </w:rPr>
              <w:lastRenderedPageBreak/>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lastRenderedPageBreak/>
              <w:t>isisAuthenticationFailure</w:t>
            </w:r>
          </w:p>
          <w:p w:rsidR="0004533D" w:rsidRPr="0004533D" w:rsidRDefault="0004533D" w:rsidP="000375CC">
            <w:pPr>
              <w:pStyle w:val="TableText"/>
              <w:kinsoku w:val="0"/>
              <w:textAlignment w:val="top"/>
            </w:pPr>
            <w:r w:rsidRPr="0004533D">
              <w:rPr>
                <w:rFonts w:hint="eastAsia"/>
              </w:rPr>
              <w:t>(1.3.6.1.2.1.138.0.10)</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isisVersionSkew</w:t>
            </w:r>
          </w:p>
          <w:p w:rsidR="0004533D" w:rsidRPr="0004533D" w:rsidRDefault="0004533D" w:rsidP="000375CC">
            <w:pPr>
              <w:pStyle w:val="TableText"/>
              <w:kinsoku w:val="0"/>
              <w:textAlignment w:val="top"/>
            </w:pPr>
            <w:r w:rsidRPr="0004533D">
              <w:rPr>
                <w:rFonts w:hint="eastAsia"/>
              </w:rPr>
              <w:t>(1.3.6.1.2.1.138.0.11)</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isisAreaMismatch</w:t>
            </w:r>
          </w:p>
          <w:p w:rsidR="0004533D" w:rsidRPr="0004533D" w:rsidRDefault="0004533D" w:rsidP="000375CC">
            <w:pPr>
              <w:pStyle w:val="TableText"/>
              <w:kinsoku w:val="0"/>
              <w:textAlignment w:val="top"/>
            </w:pPr>
            <w:r w:rsidRPr="0004533D">
              <w:rPr>
                <w:rFonts w:hint="eastAsia"/>
              </w:rPr>
              <w:t>(1.3.6.1.2.1.138.0.12)</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isisRejectedAdjacency</w:t>
            </w:r>
          </w:p>
          <w:p w:rsidR="0004533D" w:rsidRPr="0004533D" w:rsidRDefault="0004533D" w:rsidP="000375CC">
            <w:pPr>
              <w:pStyle w:val="TableText"/>
              <w:kinsoku w:val="0"/>
              <w:textAlignment w:val="top"/>
            </w:pPr>
            <w:r w:rsidRPr="0004533D">
              <w:rPr>
                <w:rFonts w:hint="eastAsia"/>
              </w:rPr>
              <w:t>(1.3.6.1.2.1.138.0.13)</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isisLSPTooLargeToPropagate</w:t>
            </w:r>
            <w:r w:rsidRPr="0004533D">
              <w:rPr>
                <w:rFonts w:hint="eastAsia"/>
              </w:rPr>
              <w:t>(1.3.6.1.2.1.138.0.14)</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isisOrigLSPBuffSizeMismatch</w:t>
            </w:r>
            <w:r w:rsidRPr="0004533D">
              <w:rPr>
                <w:rFonts w:hint="eastAsia"/>
              </w:rPr>
              <w:t>(1.3.6.1.2.1.138.0.15)</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isisProtocolsSupportedMismatch</w:t>
            </w:r>
            <w:r w:rsidRPr="0004533D">
              <w:rPr>
                <w:rFonts w:hint="eastAsia"/>
              </w:rPr>
              <w:t>(1.3.6.1.2.1.138.0.16)</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isisAdjacencyChange</w:t>
            </w:r>
          </w:p>
          <w:p w:rsidR="0004533D" w:rsidRPr="0004533D" w:rsidRDefault="0004533D" w:rsidP="000375CC">
            <w:pPr>
              <w:pStyle w:val="TableText"/>
              <w:kinsoku w:val="0"/>
              <w:textAlignment w:val="top"/>
            </w:pPr>
            <w:r w:rsidRPr="0004533D">
              <w:rPr>
                <w:rFonts w:hint="eastAsia"/>
              </w:rPr>
              <w:t>(1.3.6.1.2.1.138.0.17)</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isisLSPErrorDetected</w:t>
            </w:r>
          </w:p>
          <w:p w:rsidR="0004533D" w:rsidRPr="0004533D" w:rsidRDefault="0004533D" w:rsidP="000375CC">
            <w:pPr>
              <w:pStyle w:val="TableText"/>
              <w:kinsoku w:val="0"/>
              <w:textAlignment w:val="top"/>
            </w:pPr>
            <w:r w:rsidRPr="0004533D">
              <w:rPr>
                <w:rFonts w:hint="eastAsia"/>
              </w:rPr>
              <w:t>(1.3.6.1.2.1.138.0.18)</w:t>
            </w:r>
          </w:p>
        </w:tc>
        <w:tc>
          <w:tcPr>
            <w:tcW w:w="2250" w:type="dxa"/>
          </w:tcPr>
          <w:p w:rsidR="0004533D" w:rsidRPr="0004533D" w:rsidRDefault="0004533D" w:rsidP="000375CC">
            <w:pPr>
              <w:pStyle w:val="TableText"/>
              <w:kinsoku w:val="0"/>
              <w:textAlignment w:val="top"/>
            </w:pPr>
            <w:r w:rsidRPr="0004533D">
              <w:rPr>
                <w:rFonts w:hint="eastAsia"/>
              </w:rPr>
              <w:t>ISIS-MIB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pimNeighborLoss (1.3.6.1.2.1.157.0.1)</w:t>
            </w:r>
          </w:p>
        </w:tc>
        <w:tc>
          <w:tcPr>
            <w:tcW w:w="2250" w:type="dxa"/>
          </w:tcPr>
          <w:p w:rsidR="0004533D" w:rsidRPr="0004533D" w:rsidRDefault="0004533D" w:rsidP="000375CC">
            <w:pPr>
              <w:pStyle w:val="TableText"/>
              <w:kinsoku w:val="0"/>
              <w:textAlignment w:val="top"/>
            </w:pPr>
            <w:r w:rsidRPr="0004533D">
              <w:rPr>
                <w:rFonts w:hint="eastAsia"/>
              </w:rPr>
              <w:t>PIM-STD-MIB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dot3OamThresholdEvent</w:t>
            </w:r>
            <w:r w:rsidRPr="0004533D">
              <w:t xml:space="preserve"> (1.3.6.1.2.1.158.0.1)</w:t>
            </w:r>
          </w:p>
        </w:tc>
        <w:tc>
          <w:tcPr>
            <w:tcW w:w="2250" w:type="dxa"/>
          </w:tcPr>
          <w:p w:rsidR="0004533D" w:rsidRPr="0004533D" w:rsidRDefault="0004533D" w:rsidP="000375CC">
            <w:pPr>
              <w:pStyle w:val="TableText"/>
              <w:kinsoku w:val="0"/>
              <w:textAlignment w:val="top"/>
            </w:pPr>
            <w:r w:rsidRPr="0004533D">
              <w:t>DOT3-OAM-MIB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dot3OamNonThresholdEvent</w:t>
            </w:r>
            <w:r w:rsidRPr="0004533D">
              <w:t xml:space="preserve"> (1.3.6.1.2.1.158.0.2)</w:t>
            </w:r>
          </w:p>
        </w:tc>
        <w:tc>
          <w:tcPr>
            <w:tcW w:w="2250" w:type="dxa"/>
          </w:tcPr>
          <w:p w:rsidR="0004533D" w:rsidRPr="0004533D" w:rsidRDefault="0004533D" w:rsidP="000375CC">
            <w:pPr>
              <w:pStyle w:val="TableText"/>
              <w:kinsoku w:val="0"/>
              <w:textAlignment w:val="top"/>
            </w:pPr>
            <w:r w:rsidRPr="0004533D">
              <w:t>DOT3-OAM-MIB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t11FcsRqRejectNotification</w:t>
            </w:r>
            <w:r w:rsidRPr="0004533D">
              <w:rPr>
                <w:rFonts w:hint="eastAsia"/>
              </w:rPr>
              <w:t xml:space="preserve"> (</w:t>
            </w:r>
            <w:r w:rsidRPr="0004533D">
              <w:t>1.3.6.1.2.1.162.0.1</w:t>
            </w:r>
            <w:r w:rsidRPr="0004533D">
              <w:rPr>
                <w:rFonts w:hint="eastAsia"/>
              </w:rPr>
              <w:t>)</w:t>
            </w:r>
          </w:p>
        </w:tc>
        <w:tc>
          <w:tcPr>
            <w:tcW w:w="2250" w:type="dxa"/>
          </w:tcPr>
          <w:p w:rsidR="0004533D" w:rsidRPr="0004533D" w:rsidRDefault="0004533D" w:rsidP="000375CC">
            <w:pPr>
              <w:pStyle w:val="TableText"/>
              <w:kinsoku w:val="0"/>
              <w:textAlignment w:val="top"/>
            </w:pPr>
            <w:r w:rsidRPr="0004533D">
              <w:t>T11-FC-FABRIC-CONFIG-SERVER-MIB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t11FcsDiscoveryCompleteNotify</w:t>
            </w:r>
            <w:r w:rsidRPr="0004533D">
              <w:rPr>
                <w:rFonts w:hint="eastAsia"/>
              </w:rPr>
              <w:t xml:space="preserve"> </w:t>
            </w:r>
            <w:r w:rsidRPr="0004533D">
              <w:t>(1.3.6.1.2.1.162.0.2)</w:t>
            </w:r>
          </w:p>
        </w:tc>
        <w:tc>
          <w:tcPr>
            <w:tcW w:w="2250" w:type="dxa"/>
          </w:tcPr>
          <w:p w:rsidR="0004533D" w:rsidRPr="0004533D" w:rsidRDefault="0004533D" w:rsidP="000375CC">
            <w:pPr>
              <w:pStyle w:val="TableText"/>
              <w:kinsoku w:val="0"/>
              <w:textAlignment w:val="top"/>
            </w:pPr>
            <w:r w:rsidRPr="0004533D">
              <w:rPr>
                <w:rFonts w:hint="eastAsia"/>
              </w:rPr>
              <w:t>T11-FC-FABRIC-CONFIG-SERVER-MIB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t11FcsMgmtAddrChangeNotify</w:t>
            </w:r>
            <w:r w:rsidRPr="0004533D">
              <w:rPr>
                <w:rFonts w:hint="eastAsia"/>
              </w:rPr>
              <w:t xml:space="preserve"> </w:t>
            </w:r>
            <w:r w:rsidRPr="0004533D">
              <w:t>(1.3.6.1.2.1.162.0.3)</w:t>
            </w:r>
          </w:p>
        </w:tc>
        <w:tc>
          <w:tcPr>
            <w:tcW w:w="2250" w:type="dxa"/>
          </w:tcPr>
          <w:p w:rsidR="0004533D" w:rsidRPr="0004533D" w:rsidRDefault="0004533D" w:rsidP="000375CC">
            <w:pPr>
              <w:pStyle w:val="TableText"/>
              <w:kinsoku w:val="0"/>
              <w:textAlignment w:val="top"/>
            </w:pPr>
            <w:r w:rsidRPr="0004533D">
              <w:rPr>
                <w:rFonts w:hint="eastAsia"/>
              </w:rPr>
              <w:t>T11-FC-FABRIC-CONFIG-SERVER-MIB</w:t>
            </w:r>
          </w:p>
        </w:tc>
        <w:tc>
          <w:tcPr>
            <w:tcW w:w="3542" w:type="dxa"/>
          </w:tcPr>
          <w:p w:rsidR="0004533D" w:rsidRPr="0004533D" w:rsidRDefault="0004533D" w:rsidP="000375CC">
            <w:pPr>
              <w:pStyle w:val="TableText"/>
              <w:kinsoku w:val="0"/>
              <w:textAlignment w:val="top"/>
            </w:pPr>
            <w:r w:rsidRPr="0004533D">
              <w:rPr>
                <w:rFonts w:hint="eastAsia"/>
              </w:rPr>
              <w:t>As per MIB</w:t>
            </w:r>
            <w:r w:rsidRPr="0004533D">
              <w:t>.</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p</w:t>
            </w:r>
            <w:r w:rsidRPr="0004533D">
              <w:t>imBsrElectedBSRLostElection</w:t>
            </w:r>
          </w:p>
          <w:p w:rsidR="0004533D" w:rsidRPr="0004533D" w:rsidRDefault="0004533D" w:rsidP="000375CC">
            <w:pPr>
              <w:pStyle w:val="TableText"/>
              <w:kinsoku w:val="0"/>
              <w:textAlignment w:val="top"/>
            </w:pPr>
            <w:r w:rsidRPr="0004533D">
              <w:t>(1.3.6.1.2.1.172.0.1)</w:t>
            </w:r>
          </w:p>
        </w:tc>
        <w:tc>
          <w:tcPr>
            <w:tcW w:w="2250" w:type="dxa"/>
          </w:tcPr>
          <w:p w:rsidR="0004533D" w:rsidRPr="0004533D" w:rsidRDefault="0004533D" w:rsidP="000375CC">
            <w:pPr>
              <w:pStyle w:val="TableText"/>
              <w:kinsoku w:val="0"/>
              <w:textAlignment w:val="top"/>
            </w:pPr>
            <w:r w:rsidRPr="0004533D">
              <w:rPr>
                <w:rFonts w:hint="eastAsia"/>
              </w:rPr>
              <w:t>PIM-BSR-MIB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p</w:t>
            </w:r>
            <w:r w:rsidRPr="0004533D">
              <w:t>imBsrCandidateBSRWinElection</w:t>
            </w:r>
          </w:p>
          <w:p w:rsidR="0004533D" w:rsidRPr="0004533D" w:rsidRDefault="0004533D" w:rsidP="000375CC">
            <w:pPr>
              <w:pStyle w:val="TableText"/>
              <w:kinsoku w:val="0"/>
              <w:textAlignment w:val="top"/>
            </w:pPr>
            <w:r w:rsidRPr="0004533D">
              <w:t>(1.3.6.1.2.1.172.0.2)</w:t>
            </w:r>
          </w:p>
        </w:tc>
        <w:tc>
          <w:tcPr>
            <w:tcW w:w="2250" w:type="dxa"/>
          </w:tcPr>
          <w:p w:rsidR="0004533D" w:rsidRPr="0004533D" w:rsidRDefault="0004533D" w:rsidP="000375CC">
            <w:pPr>
              <w:pStyle w:val="TableText"/>
              <w:kinsoku w:val="0"/>
              <w:textAlignment w:val="top"/>
            </w:pPr>
            <w:r w:rsidRPr="0004533D">
              <w:rPr>
                <w:rFonts w:hint="eastAsia"/>
              </w:rPr>
              <w:t>PIM-BSR-MIB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ospfv3VirtIfStateChange(1.3.6.1.2.1.191.0.1)</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ospfv3NbrStateChange(1.3.6.</w:t>
            </w:r>
            <w:r w:rsidRPr="0004533D">
              <w:lastRenderedPageBreak/>
              <w:t>1.2.1.191.0.2)</w:t>
            </w:r>
          </w:p>
        </w:tc>
        <w:tc>
          <w:tcPr>
            <w:tcW w:w="2250" w:type="dxa"/>
          </w:tcPr>
          <w:p w:rsidR="0004533D" w:rsidRPr="0004533D" w:rsidRDefault="0004533D" w:rsidP="000375CC">
            <w:pPr>
              <w:pStyle w:val="TableText"/>
              <w:kinsoku w:val="0"/>
              <w:textAlignment w:val="top"/>
            </w:pPr>
            <w:r w:rsidRPr="0004533D">
              <w:lastRenderedPageBreak/>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lastRenderedPageBreak/>
              <w:t>ospfv3VirtNbrStateChange(1.3.6.1.2.1.191.0.3)</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ospfv3IfConfigError(1.3.6.1.2.1.191.0.4)</w:t>
            </w:r>
          </w:p>
        </w:tc>
        <w:tc>
          <w:tcPr>
            <w:tcW w:w="2250" w:type="dxa"/>
          </w:tcPr>
          <w:p w:rsidR="0004533D" w:rsidRPr="0004533D" w:rsidRDefault="0004533D" w:rsidP="000375CC">
            <w:pPr>
              <w:pStyle w:val="TableText"/>
              <w:kinsoku w:val="0"/>
              <w:textAlignment w:val="top"/>
            </w:pPr>
            <w:r w:rsidRPr="0004533D">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ospfv3VirtIfConfigError(1.3.6.1.2.1.191.0.5)</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ospfv3IfRxBadPacket(1.3.6.1.2.1.191.0.6)</w:t>
            </w:r>
          </w:p>
        </w:tc>
        <w:tc>
          <w:tcPr>
            <w:tcW w:w="2250" w:type="dxa"/>
          </w:tcPr>
          <w:p w:rsidR="0004533D" w:rsidRPr="0004533D" w:rsidRDefault="0004533D" w:rsidP="000375CC">
            <w:pPr>
              <w:pStyle w:val="TableText"/>
              <w:kinsoku w:val="0"/>
              <w:textAlignment w:val="top"/>
            </w:pPr>
            <w:r w:rsidRPr="0004533D">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ospfv3VirtIfRxBadPacket(1.3.6.1.2.1.191.0.7)</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ospfv3LsdbOverflow(1.3.6.1.2.1.191.0.8)</w:t>
            </w:r>
          </w:p>
        </w:tc>
        <w:tc>
          <w:tcPr>
            <w:tcW w:w="2250" w:type="dxa"/>
          </w:tcPr>
          <w:p w:rsidR="0004533D" w:rsidRPr="0004533D" w:rsidRDefault="0004533D" w:rsidP="000375CC">
            <w:pPr>
              <w:pStyle w:val="TableText"/>
              <w:kinsoku w:val="0"/>
              <w:textAlignment w:val="top"/>
            </w:pPr>
            <w:r w:rsidRPr="0004533D">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ospfv3LsdbApproachingOverflow(1.3.6.1.2.1.191.0.9)</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ospfv3IfStateChange(1.3.6.1.2.1.191.0.10)</w:t>
            </w:r>
          </w:p>
        </w:tc>
        <w:tc>
          <w:tcPr>
            <w:tcW w:w="2250" w:type="dxa"/>
          </w:tcPr>
          <w:p w:rsidR="0004533D" w:rsidRPr="0004533D" w:rsidRDefault="0004533D" w:rsidP="000375CC">
            <w:pPr>
              <w:pStyle w:val="TableText"/>
              <w:kinsoku w:val="0"/>
              <w:textAlignment w:val="top"/>
            </w:pPr>
            <w:r w:rsidRPr="0004533D">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ospfv3NssaTranslatorStatusChange(1.3.6.1.2.1.191.0.11)</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ospfv3RestartStatusChange(1.3.6.1.2.1.191.0.12)</w:t>
            </w:r>
          </w:p>
        </w:tc>
        <w:tc>
          <w:tcPr>
            <w:tcW w:w="2250" w:type="dxa"/>
          </w:tcPr>
          <w:p w:rsidR="0004533D" w:rsidRPr="0004533D" w:rsidRDefault="0004533D" w:rsidP="000375CC">
            <w:pPr>
              <w:pStyle w:val="TableText"/>
              <w:kinsoku w:val="0"/>
              <w:textAlignment w:val="top"/>
            </w:pPr>
            <w:r w:rsidRPr="0004533D">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ospfv3NbrRestartHelperStatusChange(1.3.6.1.2.1.191.0.13)</w:t>
            </w:r>
          </w:p>
        </w:tc>
        <w:tc>
          <w:tcPr>
            <w:tcW w:w="2250" w:type="dxa"/>
          </w:tcPr>
          <w:p w:rsidR="0004533D" w:rsidRPr="0004533D" w:rsidRDefault="0004533D" w:rsidP="000375CC">
            <w:pPr>
              <w:pStyle w:val="TableText"/>
              <w:kinsoku w:val="0"/>
              <w:textAlignment w:val="top"/>
            </w:pPr>
            <w:r w:rsidRPr="0004533D">
              <w:t>OSPF</w:t>
            </w:r>
            <w:r w:rsidRPr="0004533D">
              <w:rPr>
                <w:rFonts w:hint="eastAsia"/>
              </w:rPr>
              <w:t>V</w:t>
            </w:r>
            <w:r w:rsidRPr="0004533D">
              <w:t>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ospfv3VirtNbrRestartHelperStatusChange(1.3.6.1.2.1.191.0.14)</w:t>
            </w:r>
          </w:p>
        </w:tc>
        <w:tc>
          <w:tcPr>
            <w:tcW w:w="2250" w:type="dxa"/>
          </w:tcPr>
          <w:p w:rsidR="0004533D" w:rsidRPr="0004533D" w:rsidRDefault="0004533D" w:rsidP="000375CC">
            <w:pPr>
              <w:pStyle w:val="TableText"/>
              <w:kinsoku w:val="0"/>
              <w:textAlignment w:val="top"/>
            </w:pPr>
            <w:r w:rsidRPr="0004533D">
              <w:t>OSPFV3-MIB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mplsFrrFacilityInitialBackupTunnelInvoked (1.3.6.1.2.1.204.0.1)</w:t>
            </w:r>
          </w:p>
        </w:tc>
        <w:tc>
          <w:tcPr>
            <w:tcW w:w="2250" w:type="dxa"/>
          </w:tcPr>
          <w:p w:rsidR="0004533D" w:rsidRPr="0004533D" w:rsidRDefault="0004533D" w:rsidP="000375CC">
            <w:pPr>
              <w:pStyle w:val="TableText"/>
              <w:kinsoku w:val="0"/>
              <w:textAlignment w:val="top"/>
            </w:pPr>
            <w:r w:rsidRPr="0004533D">
              <w:t>MPLS-FRR-FACILITY-STD-MIB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rPr>
                <w:rFonts w:hint="eastAsia"/>
              </w:rPr>
              <w:t>mplsFrrFacilityFinalTunnelRestored (1.3.6.1.2.1.204.0.2)</w:t>
            </w:r>
          </w:p>
        </w:tc>
        <w:tc>
          <w:tcPr>
            <w:tcW w:w="2250" w:type="dxa"/>
          </w:tcPr>
          <w:p w:rsidR="0004533D" w:rsidRPr="0004533D" w:rsidRDefault="0004533D" w:rsidP="000375CC">
            <w:pPr>
              <w:pStyle w:val="TableText"/>
              <w:kinsoku w:val="0"/>
              <w:textAlignment w:val="top"/>
            </w:pPr>
            <w:r w:rsidRPr="0004533D">
              <w:t>MPLS-FRR-FACILITY-STD-MIB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rbridgeBaseNewDrb (1.3.6.1.2.1.214.0.1) </w:t>
            </w:r>
          </w:p>
        </w:tc>
        <w:tc>
          <w:tcPr>
            <w:tcW w:w="2250" w:type="dxa"/>
          </w:tcPr>
          <w:p w:rsidR="0004533D" w:rsidRPr="0004533D" w:rsidRDefault="0004533D" w:rsidP="000375CC">
            <w:pPr>
              <w:pStyle w:val="TableText"/>
              <w:kinsoku w:val="0"/>
              <w:textAlignment w:val="top"/>
            </w:pPr>
            <w:r w:rsidRPr="0004533D">
              <w:rPr>
                <w:rFonts w:hint="eastAsia"/>
              </w:rPr>
              <w:t>RBRIDGE</w:t>
            </w:r>
            <w:r w:rsidRPr="0004533D">
              <w:t>-MIB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rbridgeBaseTopologyChange</w:t>
            </w:r>
          </w:p>
          <w:p w:rsidR="0004533D" w:rsidRPr="0004533D" w:rsidRDefault="0004533D" w:rsidP="000375CC">
            <w:pPr>
              <w:pStyle w:val="TableText"/>
              <w:kinsoku w:val="0"/>
              <w:textAlignment w:val="top"/>
            </w:pPr>
            <w:r w:rsidRPr="0004533D">
              <w:t>(1.3.6.1.2.1.214.0.</w:t>
            </w:r>
            <w:r w:rsidRPr="0004533D">
              <w:rPr>
                <w:rFonts w:hint="eastAsia"/>
              </w:rPr>
              <w:t>2</w:t>
            </w:r>
            <w:r w:rsidRPr="0004533D">
              <w:t>)</w:t>
            </w:r>
          </w:p>
        </w:tc>
        <w:tc>
          <w:tcPr>
            <w:tcW w:w="2250" w:type="dxa"/>
          </w:tcPr>
          <w:p w:rsidR="0004533D" w:rsidRPr="0004533D" w:rsidRDefault="0004533D" w:rsidP="000375CC">
            <w:pPr>
              <w:pStyle w:val="TableText"/>
              <w:kinsoku w:val="0"/>
              <w:textAlignment w:val="top"/>
            </w:pPr>
            <w:r w:rsidRPr="0004533D">
              <w:rPr>
                <w:rFonts w:hint="eastAsia"/>
              </w:rPr>
              <w:t>RBRIDGE</w:t>
            </w:r>
            <w:r w:rsidRPr="0004533D">
              <w:t>-MIB</w:t>
            </w:r>
          </w:p>
        </w:tc>
        <w:tc>
          <w:tcPr>
            <w:tcW w:w="3542" w:type="dxa"/>
          </w:tcPr>
          <w:p w:rsidR="0004533D" w:rsidRPr="0004533D" w:rsidRDefault="0004533D" w:rsidP="000375CC">
            <w:pPr>
              <w:pStyle w:val="TableText"/>
              <w:kinsoku w:val="0"/>
              <w:textAlignment w:val="top"/>
            </w:pPr>
            <w:r w:rsidRPr="0004533D">
              <w:rPr>
                <w:rFonts w:hint="eastAsia"/>
              </w:rPr>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coldStart (1.3.6.1.6.3.1.1.5.1) </w:t>
            </w:r>
          </w:p>
        </w:tc>
        <w:tc>
          <w:tcPr>
            <w:tcW w:w="2250" w:type="dxa"/>
          </w:tcPr>
          <w:p w:rsidR="0004533D" w:rsidRPr="0004533D" w:rsidRDefault="0004533D" w:rsidP="000375CC">
            <w:pPr>
              <w:pStyle w:val="TableText"/>
              <w:kinsoku w:val="0"/>
              <w:textAlignment w:val="top"/>
            </w:pPr>
            <w:r w:rsidRPr="0004533D">
              <w:t>SNMPv2-MIB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warmStart (1.3.6.1.6.3.1.1.5.2) </w:t>
            </w:r>
          </w:p>
        </w:tc>
        <w:tc>
          <w:tcPr>
            <w:tcW w:w="2250" w:type="dxa"/>
          </w:tcPr>
          <w:p w:rsidR="0004533D" w:rsidRPr="0004533D" w:rsidRDefault="0004533D" w:rsidP="000375CC">
            <w:pPr>
              <w:pStyle w:val="TableText"/>
              <w:kinsoku w:val="0"/>
              <w:textAlignment w:val="top"/>
            </w:pPr>
            <w:r w:rsidRPr="0004533D">
              <w:t>SNMPv2-MIB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linkDown (1.3.6.1.6.3.1.1.5.3) </w:t>
            </w:r>
          </w:p>
        </w:tc>
        <w:tc>
          <w:tcPr>
            <w:tcW w:w="2250" w:type="dxa"/>
          </w:tcPr>
          <w:p w:rsidR="0004533D" w:rsidRPr="0004533D" w:rsidRDefault="0004533D" w:rsidP="000375CC">
            <w:pPr>
              <w:pStyle w:val="TableText"/>
              <w:kinsoku w:val="0"/>
              <w:textAlignment w:val="top"/>
            </w:pPr>
            <w:r w:rsidRPr="0004533D">
              <w:rPr>
                <w:rFonts w:hint="eastAsia"/>
              </w:rPr>
              <w:t>IF</w:t>
            </w:r>
            <w:r w:rsidRPr="0004533D">
              <w:t>-MIB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linkUp (1.3.6.1.6.3.1.1.5.4) </w:t>
            </w:r>
          </w:p>
        </w:tc>
        <w:tc>
          <w:tcPr>
            <w:tcW w:w="2250" w:type="dxa"/>
          </w:tcPr>
          <w:p w:rsidR="0004533D" w:rsidRPr="0004533D" w:rsidRDefault="0004533D" w:rsidP="000375CC">
            <w:pPr>
              <w:pStyle w:val="TableText"/>
              <w:kinsoku w:val="0"/>
              <w:textAlignment w:val="top"/>
            </w:pPr>
            <w:r w:rsidRPr="0004533D">
              <w:rPr>
                <w:rFonts w:hint="eastAsia"/>
              </w:rPr>
              <w:t>IF</w:t>
            </w:r>
            <w:r w:rsidRPr="0004533D">
              <w:t>-MIB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t xml:space="preserve">authenticationFailure </w:t>
            </w:r>
            <w:r w:rsidRPr="0004533D">
              <w:lastRenderedPageBreak/>
              <w:t xml:space="preserve">(1.3.6.1.6.3.1.1.5.5) </w:t>
            </w:r>
          </w:p>
        </w:tc>
        <w:tc>
          <w:tcPr>
            <w:tcW w:w="2250" w:type="dxa"/>
          </w:tcPr>
          <w:p w:rsidR="0004533D" w:rsidRPr="0004533D" w:rsidRDefault="0004533D" w:rsidP="000375CC">
            <w:pPr>
              <w:pStyle w:val="TableText"/>
              <w:kinsoku w:val="0"/>
              <w:textAlignment w:val="top"/>
            </w:pPr>
            <w:r w:rsidRPr="0004533D">
              <w:lastRenderedPageBreak/>
              <w:t>SNMPv2-MIB</w:t>
            </w:r>
          </w:p>
        </w:tc>
        <w:tc>
          <w:tcPr>
            <w:tcW w:w="3542" w:type="dxa"/>
          </w:tcPr>
          <w:p w:rsidR="0004533D" w:rsidRPr="0004533D" w:rsidRDefault="0004533D" w:rsidP="000375CC">
            <w:pPr>
              <w:pStyle w:val="TableText"/>
              <w:kinsoku w:val="0"/>
              <w:textAlignment w:val="top"/>
            </w:pPr>
            <w:r w:rsidRPr="0004533D">
              <w:t>As per MIB</w:t>
            </w:r>
          </w:p>
        </w:tc>
      </w:tr>
      <w:tr w:rsidR="0004533D" w:rsidRPr="009540D9" w:rsidTr="000375CC">
        <w:tc>
          <w:tcPr>
            <w:tcW w:w="2538" w:type="dxa"/>
          </w:tcPr>
          <w:p w:rsidR="0004533D" w:rsidRPr="0004533D" w:rsidRDefault="0004533D" w:rsidP="000375CC">
            <w:pPr>
              <w:pStyle w:val="TableText"/>
              <w:kinsoku w:val="0"/>
              <w:textAlignment w:val="top"/>
            </w:pPr>
            <w:r w:rsidRPr="0004533D">
              <w:lastRenderedPageBreak/>
              <w:t>lldpV2RemTablesChange</w:t>
            </w:r>
          </w:p>
          <w:p w:rsidR="0004533D" w:rsidRPr="0004533D" w:rsidRDefault="0004533D" w:rsidP="000375CC">
            <w:pPr>
              <w:pStyle w:val="TableText"/>
              <w:kinsoku w:val="0"/>
              <w:textAlignment w:val="top"/>
            </w:pPr>
            <w:r w:rsidRPr="0004533D">
              <w:rPr>
                <w:rFonts w:hint="eastAsia"/>
              </w:rPr>
              <w:t>(</w:t>
            </w:r>
            <w:r w:rsidRPr="0004533D">
              <w:t>1.3.111.2.802.1.1.13.0.0.1</w:t>
            </w:r>
            <w:r w:rsidRPr="0004533D">
              <w:rPr>
                <w:rFonts w:hint="eastAsia"/>
              </w:rPr>
              <w:t>)</w:t>
            </w:r>
          </w:p>
        </w:tc>
        <w:tc>
          <w:tcPr>
            <w:tcW w:w="2250" w:type="dxa"/>
          </w:tcPr>
          <w:p w:rsidR="0004533D" w:rsidRPr="0004533D" w:rsidRDefault="0004533D" w:rsidP="000375CC">
            <w:pPr>
              <w:pStyle w:val="TableText"/>
              <w:kinsoku w:val="0"/>
              <w:textAlignment w:val="top"/>
            </w:pPr>
            <w:r w:rsidRPr="0004533D">
              <w:rPr>
                <w:rFonts w:hint="eastAsia"/>
              </w:rPr>
              <w:t>LLDP-V2-MIB</w:t>
            </w:r>
          </w:p>
        </w:tc>
        <w:tc>
          <w:tcPr>
            <w:tcW w:w="3542" w:type="dxa"/>
          </w:tcPr>
          <w:p w:rsidR="0004533D" w:rsidRPr="0004533D" w:rsidRDefault="0004533D" w:rsidP="000375CC">
            <w:pPr>
              <w:pStyle w:val="TableText"/>
              <w:kinsoku w:val="0"/>
              <w:textAlignment w:val="top"/>
            </w:pPr>
            <w:r w:rsidRPr="0004533D">
              <w:t>As per MIB</w:t>
            </w:r>
          </w:p>
        </w:tc>
      </w:tr>
    </w:tbl>
    <w:p w:rsidR="00EF50BA" w:rsidRPr="00EF50BA" w:rsidRDefault="00EF50BA" w:rsidP="00EF50BA"/>
    <w:p w:rsidR="00AE7C6E" w:rsidRPr="009540D9" w:rsidRDefault="00AE7C6E" w:rsidP="00AE7C6E">
      <w:pPr>
        <w:pStyle w:val="1"/>
      </w:pPr>
      <w:bookmarkStart w:id="49" w:name="_Toc94098167"/>
      <w:r w:rsidRPr="009540D9">
        <w:t xml:space="preserve">Supported Private </w:t>
      </w:r>
      <w:r>
        <w:t>Notifications</w:t>
      </w:r>
      <w:bookmarkEnd w:id="49"/>
    </w:p>
    <w:p w:rsidR="00AE7C6E" w:rsidRPr="00FE4E78" w:rsidRDefault="00AE7C6E" w:rsidP="00AE7C6E">
      <w:r w:rsidRPr="00FE4E78">
        <w:t>This section contains a list of the trap</w:t>
      </w:r>
      <w:r w:rsidRPr="00FE4E78">
        <w:rPr>
          <w:rFonts w:hint="eastAsia"/>
        </w:rPr>
        <w:t>s/notification</w:t>
      </w:r>
      <w:r w:rsidRPr="00FE4E78">
        <w:t>s defined in the private MIB</w:t>
      </w:r>
      <w:r w:rsidRPr="00FE4E78">
        <w:rPr>
          <w:rFonts w:hint="eastAsia"/>
        </w:rPr>
        <w:t xml:space="preserve"> </w:t>
      </w:r>
      <w:r w:rsidRPr="00FE4E78">
        <w:t xml:space="preserve">(defined by enterprise). </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628"/>
        <w:gridCol w:w="2232"/>
        <w:gridCol w:w="3470"/>
      </w:tblGrid>
      <w:tr w:rsidR="0004533D" w:rsidRPr="009540D9" w:rsidTr="000375CC">
        <w:tc>
          <w:tcPr>
            <w:tcW w:w="2628" w:type="dxa"/>
            <w:tcBorders>
              <w:top w:val="single" w:sz="18" w:space="0" w:color="000000"/>
              <w:left w:val="single" w:sz="18" w:space="0" w:color="000000"/>
              <w:bottom w:val="single" w:sz="18" w:space="0" w:color="000000"/>
              <w:right w:val="single" w:sz="8" w:space="0" w:color="000000"/>
            </w:tcBorders>
          </w:tcPr>
          <w:p w:rsidR="0004533D" w:rsidRPr="0004533D" w:rsidRDefault="0004533D" w:rsidP="0004533D">
            <w:pPr>
              <w:pStyle w:val="TableText"/>
              <w:kinsoku w:val="0"/>
              <w:textAlignment w:val="top"/>
            </w:pPr>
            <w:r w:rsidRPr="0004533D">
              <w:t>Trap</w:t>
            </w:r>
          </w:p>
        </w:tc>
        <w:tc>
          <w:tcPr>
            <w:tcW w:w="2232" w:type="dxa"/>
            <w:tcBorders>
              <w:top w:val="single" w:sz="18" w:space="0" w:color="000000"/>
              <w:left w:val="single" w:sz="8" w:space="0" w:color="000000"/>
              <w:bottom w:val="single" w:sz="18" w:space="0" w:color="000000"/>
              <w:right w:val="single" w:sz="8" w:space="0" w:color="000000"/>
            </w:tcBorders>
          </w:tcPr>
          <w:p w:rsidR="0004533D" w:rsidRPr="0004533D" w:rsidRDefault="0004533D" w:rsidP="0004533D">
            <w:pPr>
              <w:pStyle w:val="TableText"/>
              <w:kinsoku w:val="0"/>
              <w:textAlignment w:val="top"/>
            </w:pPr>
            <w:r w:rsidRPr="0004533D">
              <w:t>MIB</w:t>
            </w:r>
          </w:p>
        </w:tc>
        <w:tc>
          <w:tcPr>
            <w:tcW w:w="3470" w:type="dxa"/>
            <w:tcBorders>
              <w:top w:val="single" w:sz="18" w:space="0" w:color="000000"/>
              <w:left w:val="single" w:sz="8" w:space="0" w:color="000000"/>
              <w:bottom w:val="single" w:sz="18" w:space="0" w:color="000000"/>
              <w:right w:val="single" w:sz="18" w:space="0" w:color="000000"/>
            </w:tcBorders>
          </w:tcPr>
          <w:p w:rsidR="0004533D" w:rsidRPr="0004533D" w:rsidRDefault="0004533D" w:rsidP="0004533D">
            <w:pPr>
              <w:pStyle w:val="TableText"/>
              <w:kinsoku w:val="0"/>
              <w:textAlignment w:val="top"/>
            </w:pPr>
            <w:r w:rsidRPr="0004533D">
              <w:t>Description</w:t>
            </w:r>
          </w:p>
        </w:tc>
      </w:tr>
      <w:tr w:rsidR="0004533D" w:rsidRPr="009540D9" w:rsidTr="000375CC">
        <w:tc>
          <w:tcPr>
            <w:tcW w:w="2628" w:type="dxa"/>
            <w:tcBorders>
              <w:top w:val="single" w:sz="18" w:space="0" w:color="000000"/>
              <w:left w:val="single" w:sz="18" w:space="0" w:color="000000"/>
              <w:bottom w:val="single" w:sz="8" w:space="0" w:color="000000"/>
              <w:right w:val="single" w:sz="8" w:space="0" w:color="000000"/>
            </w:tcBorders>
          </w:tcPr>
          <w:p w:rsidR="0004533D" w:rsidRPr="00F57633" w:rsidRDefault="0004533D" w:rsidP="000375CC">
            <w:pPr>
              <w:pStyle w:val="TableText"/>
              <w:kinsoku w:val="0"/>
              <w:textAlignment w:val="top"/>
            </w:pPr>
            <w:r w:rsidRPr="00F57633">
              <w:t>hh3cLogIn</w:t>
            </w:r>
            <w:r>
              <w:rPr>
                <w:rFonts w:hint="eastAsia"/>
              </w:rPr>
              <w:t xml:space="preserve"> </w:t>
            </w:r>
            <w:r w:rsidRPr="00F57633">
              <w:rPr>
                <w:rFonts w:hint="eastAsia"/>
              </w:rPr>
              <w:t>(</w:t>
            </w:r>
            <w:r w:rsidRPr="00F57633">
              <w:t>1.3.6.1.4.1.25506.2.2.1.1.3.0.1</w:t>
            </w:r>
            <w:r w:rsidRPr="00F57633">
              <w:rPr>
                <w:rFonts w:hint="eastAsia"/>
              </w:rPr>
              <w:t>)</w:t>
            </w:r>
          </w:p>
        </w:tc>
        <w:tc>
          <w:tcPr>
            <w:tcW w:w="2232" w:type="dxa"/>
            <w:tcBorders>
              <w:top w:val="single" w:sz="18" w:space="0" w:color="000000"/>
              <w:left w:val="single" w:sz="8" w:space="0" w:color="000000"/>
              <w:bottom w:val="single" w:sz="8" w:space="0" w:color="000000"/>
              <w:right w:val="single" w:sz="8" w:space="0" w:color="000000"/>
            </w:tcBorders>
          </w:tcPr>
          <w:p w:rsidR="0004533D" w:rsidRPr="00F57633" w:rsidRDefault="0004533D" w:rsidP="000375CC">
            <w:pPr>
              <w:pStyle w:val="TableText"/>
              <w:kinsoku w:val="0"/>
              <w:textAlignment w:val="top"/>
            </w:pPr>
            <w:r w:rsidRPr="00F57633">
              <w:rPr>
                <w:rFonts w:hint="eastAsia"/>
              </w:rPr>
              <w:t>HH3C-UI-MAN-MIB</w:t>
            </w:r>
          </w:p>
        </w:tc>
        <w:tc>
          <w:tcPr>
            <w:tcW w:w="3470" w:type="dxa"/>
            <w:tcBorders>
              <w:top w:val="single" w:sz="18" w:space="0" w:color="000000"/>
              <w:left w:val="single" w:sz="8" w:space="0" w:color="000000"/>
              <w:bottom w:val="single" w:sz="8" w:space="0" w:color="000000"/>
              <w:right w:val="single" w:sz="18" w:space="0" w:color="000000"/>
            </w:tcBorders>
          </w:tcPr>
          <w:p w:rsidR="0004533D" w:rsidRPr="00F57633" w:rsidRDefault="0004533D" w:rsidP="000375CC">
            <w:pPr>
              <w:pStyle w:val="TableText"/>
              <w:kinsoku w:val="0"/>
              <w:textAlignment w:val="top"/>
            </w:pPr>
            <w:r w:rsidRPr="00F57633">
              <w:rPr>
                <w:rFonts w:hint="eastAsia"/>
              </w:rPr>
              <w:t>As per MIB</w:t>
            </w:r>
          </w:p>
        </w:tc>
      </w:tr>
      <w:tr w:rsidR="0004533D" w:rsidRPr="009540D9" w:rsidTr="000375CC">
        <w:tc>
          <w:tcPr>
            <w:tcW w:w="2628" w:type="dxa"/>
            <w:tcBorders>
              <w:top w:val="single" w:sz="8" w:space="0" w:color="000000"/>
              <w:left w:val="single" w:sz="18" w:space="0" w:color="000000"/>
              <w:bottom w:val="single" w:sz="8" w:space="0" w:color="000000"/>
              <w:right w:val="single" w:sz="8" w:space="0" w:color="000000"/>
            </w:tcBorders>
          </w:tcPr>
          <w:p w:rsidR="0004533D" w:rsidRPr="00F57633" w:rsidRDefault="0004533D" w:rsidP="000375CC">
            <w:pPr>
              <w:pStyle w:val="TableText"/>
              <w:kinsoku w:val="0"/>
              <w:textAlignment w:val="top"/>
            </w:pPr>
            <w:r w:rsidRPr="00F57633">
              <w:t>hh3cLogOut</w:t>
            </w:r>
            <w:r>
              <w:rPr>
                <w:rFonts w:hint="eastAsia"/>
              </w:rPr>
              <w:t xml:space="preserve"> </w:t>
            </w:r>
            <w:r w:rsidRPr="00F57633">
              <w:rPr>
                <w:rFonts w:hint="eastAsia"/>
              </w:rPr>
              <w:t>(</w:t>
            </w:r>
            <w:r w:rsidRPr="00F57633">
              <w:t>1.3.6</w:t>
            </w:r>
            <w:r>
              <w:t>.1.4.1.25506.2.2.1.1.3.0.</w:t>
            </w:r>
            <w:r>
              <w:rPr>
                <w:rFonts w:hint="eastAsia"/>
              </w:rPr>
              <w:t>2</w:t>
            </w:r>
            <w:r w:rsidRPr="00F57633">
              <w:rPr>
                <w:rFonts w:hint="eastAsia"/>
              </w:rPr>
              <w:t>)</w:t>
            </w:r>
          </w:p>
        </w:tc>
        <w:tc>
          <w:tcPr>
            <w:tcW w:w="2232" w:type="dxa"/>
            <w:tcBorders>
              <w:top w:val="single" w:sz="8" w:space="0" w:color="000000"/>
              <w:left w:val="single" w:sz="8" w:space="0" w:color="000000"/>
              <w:bottom w:val="single" w:sz="8" w:space="0" w:color="000000"/>
              <w:right w:val="single" w:sz="8" w:space="0" w:color="000000"/>
            </w:tcBorders>
          </w:tcPr>
          <w:p w:rsidR="0004533D" w:rsidRPr="00F57633" w:rsidRDefault="0004533D" w:rsidP="000375CC">
            <w:pPr>
              <w:pStyle w:val="TableText"/>
              <w:kinsoku w:val="0"/>
              <w:textAlignment w:val="top"/>
            </w:pPr>
            <w:r w:rsidRPr="00F57633">
              <w:rPr>
                <w:rFonts w:hint="eastAsia"/>
              </w:rPr>
              <w:t>HH3C-UI-MAN-MIB</w:t>
            </w:r>
          </w:p>
        </w:tc>
        <w:tc>
          <w:tcPr>
            <w:tcW w:w="3470" w:type="dxa"/>
            <w:tcBorders>
              <w:top w:val="single" w:sz="8" w:space="0" w:color="000000"/>
              <w:left w:val="single" w:sz="8" w:space="0" w:color="000000"/>
              <w:bottom w:val="single" w:sz="8" w:space="0" w:color="000000"/>
              <w:right w:val="single" w:sz="18" w:space="0" w:color="000000"/>
            </w:tcBorders>
          </w:tcPr>
          <w:p w:rsidR="0004533D" w:rsidRPr="00F57633" w:rsidRDefault="0004533D" w:rsidP="000375CC">
            <w:pPr>
              <w:pStyle w:val="TableText"/>
              <w:kinsoku w:val="0"/>
              <w:textAlignment w:val="top"/>
            </w:pPr>
            <w:r w:rsidRPr="00F57633">
              <w:rPr>
                <w:rFonts w:hint="eastAsia"/>
              </w:rPr>
              <w:t>As per MIB</w:t>
            </w:r>
          </w:p>
        </w:tc>
      </w:tr>
      <w:tr w:rsidR="0004533D" w:rsidRPr="009540D9" w:rsidTr="000375CC">
        <w:tc>
          <w:tcPr>
            <w:tcW w:w="2628" w:type="dxa"/>
            <w:tcBorders>
              <w:top w:val="single" w:sz="8" w:space="0" w:color="000000"/>
              <w:left w:val="single" w:sz="1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rPr>
                <w:rFonts w:hint="eastAsia"/>
              </w:rPr>
              <w:t>hh3cCfgManEventlog (</w:t>
            </w:r>
            <w:r w:rsidRPr="0004533D">
              <w:t>1.3.6.1.4.1.25506.2.4.2.1</w:t>
            </w:r>
            <w:r w:rsidRPr="0004533D">
              <w:rPr>
                <w:rFonts w:hint="eastAsia"/>
              </w:rPr>
              <w:t>)</w:t>
            </w:r>
          </w:p>
        </w:tc>
        <w:tc>
          <w:tcPr>
            <w:tcW w:w="2232" w:type="dxa"/>
            <w:tcBorders>
              <w:top w:val="single" w:sz="8" w:space="0" w:color="000000"/>
              <w:left w:val="single" w:sz="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rPr>
                <w:rFonts w:hint="eastAsia"/>
              </w:rPr>
              <w:t>HH3C-CONFIG-MAN-MIB</w:t>
            </w:r>
          </w:p>
        </w:tc>
        <w:tc>
          <w:tcPr>
            <w:tcW w:w="3470" w:type="dxa"/>
            <w:tcBorders>
              <w:top w:val="single" w:sz="8" w:space="0" w:color="000000"/>
              <w:left w:val="single" w:sz="8" w:space="0" w:color="000000"/>
              <w:bottom w:val="single" w:sz="8" w:space="0" w:color="000000"/>
              <w:right w:val="single" w:sz="18" w:space="0" w:color="000000"/>
            </w:tcBorders>
          </w:tcPr>
          <w:p w:rsidR="0004533D" w:rsidRPr="0004533D" w:rsidRDefault="0004533D" w:rsidP="000375CC">
            <w:pPr>
              <w:pStyle w:val="TableText"/>
              <w:kinsoku w:val="0"/>
              <w:textAlignment w:val="top"/>
            </w:pPr>
            <w:r w:rsidRPr="0004533D">
              <w:t>As per MIB</w:t>
            </w:r>
          </w:p>
        </w:tc>
      </w:tr>
      <w:tr w:rsidR="0004533D" w:rsidRPr="009540D9" w:rsidTr="000375CC">
        <w:tc>
          <w:tcPr>
            <w:tcW w:w="2628" w:type="dxa"/>
            <w:tcBorders>
              <w:top w:val="single" w:sz="8" w:space="0" w:color="000000"/>
              <w:left w:val="single" w:sz="1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rPr>
                <w:rFonts w:hint="eastAsia"/>
              </w:rPr>
              <w:t>hh3cCfgOperateCompletion (</w:t>
            </w:r>
            <w:r w:rsidRPr="0004533D">
              <w:t>1.3.6.1.4.1.25506.2.4.2.</w:t>
            </w:r>
            <w:r w:rsidRPr="0004533D">
              <w:rPr>
                <w:rFonts w:hint="eastAsia"/>
              </w:rPr>
              <w:t>2)</w:t>
            </w:r>
          </w:p>
        </w:tc>
        <w:tc>
          <w:tcPr>
            <w:tcW w:w="2232" w:type="dxa"/>
            <w:tcBorders>
              <w:top w:val="single" w:sz="8" w:space="0" w:color="000000"/>
              <w:left w:val="single" w:sz="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rPr>
                <w:rFonts w:hint="eastAsia"/>
              </w:rPr>
              <w:t>HH3C-CONFIG-MAN-MIB</w:t>
            </w:r>
          </w:p>
        </w:tc>
        <w:tc>
          <w:tcPr>
            <w:tcW w:w="3470" w:type="dxa"/>
            <w:tcBorders>
              <w:top w:val="single" w:sz="8" w:space="0" w:color="000000"/>
              <w:left w:val="single" w:sz="8" w:space="0" w:color="000000"/>
              <w:bottom w:val="single" w:sz="8" w:space="0" w:color="000000"/>
              <w:right w:val="single" w:sz="18" w:space="0" w:color="000000"/>
            </w:tcBorders>
          </w:tcPr>
          <w:p w:rsidR="0004533D" w:rsidRPr="0004533D" w:rsidRDefault="0004533D" w:rsidP="000375CC">
            <w:pPr>
              <w:pStyle w:val="TableText"/>
              <w:kinsoku w:val="0"/>
              <w:textAlignment w:val="top"/>
            </w:pPr>
            <w:r w:rsidRPr="0004533D">
              <w:t>As per MIB</w:t>
            </w:r>
          </w:p>
        </w:tc>
      </w:tr>
      <w:tr w:rsidR="0004533D" w:rsidRPr="009540D9" w:rsidTr="000375CC">
        <w:tc>
          <w:tcPr>
            <w:tcW w:w="2628" w:type="dxa"/>
            <w:tcBorders>
              <w:top w:val="single" w:sz="8" w:space="0" w:color="000000"/>
              <w:left w:val="single" w:sz="1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rPr>
                <w:rFonts w:hint="eastAsia"/>
              </w:rPr>
              <w:t>hh3cCfgInvalidConfigFile (</w:t>
            </w:r>
            <w:r w:rsidRPr="0004533D">
              <w:t>1.3.6.1.4.1.25506.2.4.2.</w:t>
            </w:r>
            <w:r w:rsidRPr="0004533D">
              <w:rPr>
                <w:rFonts w:hint="eastAsia"/>
              </w:rPr>
              <w:t>3)</w:t>
            </w:r>
          </w:p>
        </w:tc>
        <w:tc>
          <w:tcPr>
            <w:tcW w:w="2232" w:type="dxa"/>
            <w:tcBorders>
              <w:top w:val="single" w:sz="8" w:space="0" w:color="000000"/>
              <w:left w:val="single" w:sz="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rPr>
                <w:rFonts w:hint="eastAsia"/>
              </w:rPr>
              <w:t>HH3C-CONFIG-MAN-MIB</w:t>
            </w:r>
          </w:p>
        </w:tc>
        <w:tc>
          <w:tcPr>
            <w:tcW w:w="3470" w:type="dxa"/>
            <w:tcBorders>
              <w:top w:val="single" w:sz="8" w:space="0" w:color="000000"/>
              <w:left w:val="single" w:sz="8" w:space="0" w:color="000000"/>
              <w:bottom w:val="single" w:sz="8" w:space="0" w:color="000000"/>
              <w:right w:val="single" w:sz="18" w:space="0" w:color="000000"/>
            </w:tcBorders>
          </w:tcPr>
          <w:p w:rsidR="0004533D" w:rsidRPr="0004533D" w:rsidRDefault="0004533D" w:rsidP="000375CC">
            <w:pPr>
              <w:pStyle w:val="TableText"/>
              <w:kinsoku w:val="0"/>
              <w:textAlignment w:val="top"/>
            </w:pPr>
            <w:r w:rsidRPr="0004533D">
              <w:t>As per MIB</w:t>
            </w:r>
          </w:p>
        </w:tc>
      </w:tr>
      <w:tr w:rsidR="0004533D" w:rsidRPr="009540D9" w:rsidTr="000375CC">
        <w:tc>
          <w:tcPr>
            <w:tcW w:w="2628" w:type="dxa"/>
            <w:tcBorders>
              <w:top w:val="single" w:sz="8" w:space="0" w:color="000000"/>
              <w:left w:val="single" w:sz="1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t xml:space="preserve">hh3cFlhOperNotification (1.3.6.1.4.1.25506.2.5.1.3.1) </w:t>
            </w:r>
          </w:p>
        </w:tc>
        <w:tc>
          <w:tcPr>
            <w:tcW w:w="2232" w:type="dxa"/>
            <w:tcBorders>
              <w:top w:val="single" w:sz="8" w:space="0" w:color="000000"/>
              <w:left w:val="single" w:sz="8" w:space="0" w:color="000000"/>
              <w:bottom w:val="single" w:sz="8" w:space="0" w:color="000000"/>
              <w:right w:val="single" w:sz="8" w:space="0" w:color="000000"/>
            </w:tcBorders>
          </w:tcPr>
          <w:p w:rsidR="0004533D" w:rsidRPr="0004533D" w:rsidRDefault="0004533D" w:rsidP="000375CC">
            <w:pPr>
              <w:pStyle w:val="TableText"/>
              <w:kinsoku w:val="0"/>
              <w:textAlignment w:val="top"/>
            </w:pPr>
            <w:r w:rsidRPr="0004533D">
              <w:t>HH3C-FLASH-MAN-MIB</w:t>
            </w:r>
          </w:p>
        </w:tc>
        <w:tc>
          <w:tcPr>
            <w:tcW w:w="3470" w:type="dxa"/>
            <w:tcBorders>
              <w:top w:val="single" w:sz="8" w:space="0" w:color="000000"/>
              <w:left w:val="single" w:sz="8" w:space="0" w:color="000000"/>
              <w:bottom w:val="single" w:sz="8" w:space="0" w:color="000000"/>
              <w:right w:val="single" w:sz="18" w:space="0" w:color="000000"/>
            </w:tcBorders>
          </w:tcPr>
          <w:p w:rsidR="0004533D" w:rsidRPr="0004533D" w:rsidRDefault="0004533D" w:rsidP="000375CC">
            <w:pPr>
              <w:pStyle w:val="TableText"/>
              <w:kinsoku w:val="0"/>
              <w:textAlignment w:val="top"/>
            </w:pPr>
            <w:r w:rsidRPr="0004533D">
              <w:t>As per MIB</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hh3cEntityExtTemperatureThresholdNotification (1.3.6.1.4.1.25506.2.6.2.0.1)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If the device supports temperature monitor and entity extend MIB, this object will be supported.</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hh3cEntityExtVoltageLowThresholdNotification (1.3.6.1.4.1.25506.2.6.2.0.2)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hh3cEntityExtVoltageHighThresholdNotification (1.3.6.1.4.1.25506.2.6.2.0.3)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hh3cEntityExtCpuUsageThresholdNotfication (1.3.6.1.4.1.25506.2.6.2.0.4)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rPr>
                <w:rFonts w:hint="eastAsia"/>
              </w:rPr>
              <w:t>T</w:t>
            </w:r>
            <w:r w:rsidRPr="0004533D">
              <w:t xml:space="preserve">he notification </w:t>
            </w:r>
            <w:r w:rsidRPr="0004533D">
              <w:rPr>
                <w:rFonts w:hint="eastAsia"/>
              </w:rPr>
              <w:t xml:space="preserve">is sent </w:t>
            </w:r>
            <w:r w:rsidRPr="0004533D">
              <w:t xml:space="preserve">every </w:t>
            </w:r>
            <w:r w:rsidRPr="0004533D">
              <w:rPr>
                <w:rFonts w:hint="eastAsia"/>
              </w:rPr>
              <w:t>60</w:t>
            </w:r>
            <w:r w:rsidRPr="0004533D">
              <w:t xml:space="preserve"> seconds until the </w:t>
            </w:r>
            <w:r w:rsidRPr="0004533D">
              <w:rPr>
                <w:rFonts w:hint="eastAsia"/>
              </w:rPr>
              <w:t>CPU</w:t>
            </w:r>
            <w:r w:rsidRPr="0004533D">
              <w:t xml:space="preserve"> usage of the module goes down below the upper limit.</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hh3cEntityExtMemUsageThresholdNotification (1.3.6.1.4.1.25506.2.6.2.0.5)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rPr>
                <w:rFonts w:hint="eastAsia"/>
              </w:rPr>
              <w:t>T</w:t>
            </w:r>
            <w:r w:rsidRPr="0004533D">
              <w:t xml:space="preserve">he notification </w:t>
            </w:r>
            <w:r w:rsidRPr="0004533D">
              <w:rPr>
                <w:rFonts w:hint="eastAsia"/>
              </w:rPr>
              <w:t xml:space="preserve">is sent </w:t>
            </w:r>
            <w:r w:rsidRPr="0004533D">
              <w:t xml:space="preserve">every </w:t>
            </w:r>
            <w:r w:rsidRPr="0004533D">
              <w:rPr>
                <w:rFonts w:hint="eastAsia"/>
              </w:rPr>
              <w:t>60</w:t>
            </w:r>
            <w:r w:rsidRPr="0004533D">
              <w:t xml:space="preserve"> seconds until the memory usage of the module goes down below the upper limit.</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hh3cEntityExtOperEnabled (1.3.6.1.4.1.25506.2.6.2.0.6)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9540D9" w:rsidTr="000375CC">
        <w:tc>
          <w:tcPr>
            <w:tcW w:w="2628" w:type="dxa"/>
          </w:tcPr>
          <w:p w:rsidR="0004533D" w:rsidRPr="0004533D" w:rsidRDefault="0004533D" w:rsidP="000375CC">
            <w:pPr>
              <w:pStyle w:val="TableText"/>
              <w:kinsoku w:val="0"/>
              <w:textAlignment w:val="top"/>
            </w:pPr>
            <w:r w:rsidRPr="0004533D">
              <w:t xml:space="preserve">hh3cEntityExtOperDisabled (1.3.6.1.4.1.25506.2.6.2.0.7)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9540D9" w:rsidTr="000375CC">
        <w:tc>
          <w:tcPr>
            <w:tcW w:w="2628" w:type="dxa"/>
          </w:tcPr>
          <w:p w:rsidR="0004533D" w:rsidRPr="0004533D" w:rsidRDefault="0004533D" w:rsidP="000375CC">
            <w:pPr>
              <w:pStyle w:val="TableText"/>
              <w:kinsoku w:val="0"/>
              <w:textAlignment w:val="top"/>
            </w:pPr>
            <w:r w:rsidRPr="0004533D">
              <w:lastRenderedPageBreak/>
              <w:t xml:space="preserve">hh3cEntityExtCriticalTemperatureThresholdNotification (1.3.6.1.4.1.25506.2.6.2.0.8)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If the device supports temperature monitor and entity extend MIB, this object will be supported.</w:t>
            </w:r>
          </w:p>
        </w:tc>
      </w:tr>
      <w:tr w:rsidR="0004533D" w:rsidRPr="005C1368" w:rsidTr="000375CC">
        <w:tc>
          <w:tcPr>
            <w:tcW w:w="2628" w:type="dxa"/>
          </w:tcPr>
          <w:p w:rsidR="0004533D" w:rsidRPr="0004533D" w:rsidRDefault="0004533D" w:rsidP="000375CC">
            <w:pPr>
              <w:pStyle w:val="TableText"/>
              <w:kinsoku w:val="0"/>
              <w:textAlignment w:val="top"/>
            </w:pPr>
            <w:r w:rsidRPr="0004533D">
              <w:t xml:space="preserve">hh3cEntityExtSFPAlarmOn (1.3.6.1.4.1.25506.2.6.2.0.9)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rPr>
                <w:rFonts w:hint="eastAsia"/>
              </w:rPr>
              <w:t>Not supported</w:t>
            </w:r>
          </w:p>
        </w:tc>
      </w:tr>
      <w:tr w:rsidR="0004533D" w:rsidRPr="005C1368" w:rsidTr="000375CC">
        <w:tc>
          <w:tcPr>
            <w:tcW w:w="2628" w:type="dxa"/>
          </w:tcPr>
          <w:p w:rsidR="0004533D" w:rsidRPr="0004533D" w:rsidRDefault="0004533D" w:rsidP="000375CC">
            <w:pPr>
              <w:pStyle w:val="TableText"/>
              <w:kinsoku w:val="0"/>
              <w:textAlignment w:val="top"/>
            </w:pPr>
            <w:r w:rsidRPr="0004533D">
              <w:t xml:space="preserve">hh3cEntityExtSFPAlarmOff (1.3.6.1.4.1.25506.2.6.2.0.10)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rPr>
                <w:rFonts w:hint="eastAsia"/>
              </w:rPr>
              <w:t>Not supported</w:t>
            </w:r>
          </w:p>
        </w:tc>
      </w:tr>
      <w:tr w:rsidR="0004533D" w:rsidRPr="005C1368" w:rsidTr="000375CC">
        <w:tc>
          <w:tcPr>
            <w:tcW w:w="2628" w:type="dxa"/>
          </w:tcPr>
          <w:p w:rsidR="0004533D" w:rsidRPr="0004533D" w:rsidRDefault="0004533D" w:rsidP="000375CC">
            <w:pPr>
              <w:pStyle w:val="TableText"/>
              <w:kinsoku w:val="0"/>
              <w:textAlignment w:val="top"/>
            </w:pPr>
            <w:r w:rsidRPr="0004533D">
              <w:t>hh3cEntityExtSFP</w:t>
            </w:r>
            <w:r w:rsidRPr="0004533D">
              <w:rPr>
                <w:rFonts w:hint="eastAsia"/>
              </w:rPr>
              <w:t>Phony</w:t>
            </w:r>
            <w:r w:rsidRPr="0004533D">
              <w:t xml:space="preserve"> (1.3.6.1.4.1.25506.2.6.2.0.11)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 xml:space="preserve">This module is NOT sold by H3C. H3C therefore shall NOT guarantee the normal function of the device or assume the maintenance responsibility thereof. The </w:t>
            </w:r>
            <w:r w:rsidRPr="0004533D">
              <w:rPr>
                <w:rFonts w:hint="eastAsia"/>
              </w:rPr>
              <w:t>notification</w:t>
            </w:r>
            <w:r w:rsidRPr="0004533D">
              <w:t xml:space="preserve"> is generated periodically after a phony module has been found.</w:t>
            </w:r>
          </w:p>
        </w:tc>
      </w:tr>
      <w:tr w:rsidR="0004533D" w:rsidRPr="00582D8D" w:rsidTr="000375CC">
        <w:tc>
          <w:tcPr>
            <w:tcW w:w="2628" w:type="dxa"/>
          </w:tcPr>
          <w:p w:rsidR="0004533D" w:rsidRPr="0004533D" w:rsidRDefault="0004533D" w:rsidP="000375CC">
            <w:pPr>
              <w:pStyle w:val="TableText"/>
              <w:kinsoku w:val="0"/>
              <w:textAlignment w:val="top"/>
            </w:pPr>
            <w:r w:rsidRPr="0004533D">
              <w:t xml:space="preserve">hh3cEntityInsert (1.3.6.1.4.1.25506.2.6.2.0.12) </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t>As per MIB</w:t>
            </w:r>
          </w:p>
        </w:tc>
      </w:tr>
      <w:tr w:rsidR="0004533D" w:rsidRPr="00582D8D" w:rsidTr="000375CC">
        <w:tc>
          <w:tcPr>
            <w:tcW w:w="2628" w:type="dxa"/>
          </w:tcPr>
          <w:p w:rsidR="0004533D" w:rsidRPr="0004533D" w:rsidRDefault="0004533D" w:rsidP="000375CC">
            <w:pPr>
              <w:pStyle w:val="TableText"/>
              <w:kinsoku w:val="0"/>
              <w:textAlignment w:val="top"/>
            </w:pPr>
            <w:r w:rsidRPr="0004533D">
              <w:t xml:space="preserve">hh3cEntityRemove (1.3.6.1.4.1.25506.2.6.2.0.13) </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hh3cEntityExtForcedPower</w:t>
            </w:r>
            <w:r w:rsidRPr="0004533D">
              <w:rPr>
                <w:rFonts w:hint="eastAsia"/>
              </w:rPr>
              <w:t>O</w:t>
            </w:r>
            <w:r w:rsidRPr="0004533D">
              <w:t xml:space="preserve">ff (1.3.6.1.4.1.25506.2.6.2.0.14)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hh3cEntityExtForcedPower</w:t>
            </w:r>
            <w:r w:rsidRPr="0004533D">
              <w:rPr>
                <w:rFonts w:hint="eastAsia"/>
              </w:rPr>
              <w:t>O</w:t>
            </w:r>
            <w:r w:rsidRPr="0004533D">
              <w:t xml:space="preserve">n (1.3.6.1.4.1.25506.2.6.2.0.15)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hh3cEntityExtFaultAlarmOn (1.3.6.1.4.1.25506.2.6.2.0.16)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hh3cEntityExtFaultAlarmOff (1.3.6.1.4.1.25506.2.6.2.0.17)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hh3cEntityExtResourceLack(1.3.6.1.4.1.25506.2.6.2.0.1</w:t>
            </w:r>
            <w:r w:rsidRPr="0004533D">
              <w:rPr>
                <w:rFonts w:hint="eastAsia"/>
              </w:rPr>
              <w:t>8</w:t>
            </w:r>
            <w:r w:rsidRPr="0004533D">
              <w:t>)</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hh3cEntityExtResourceEnough(1.3.6.1.4.1.25506.2.6.2.0.1</w:t>
            </w:r>
            <w:r w:rsidRPr="0004533D">
              <w:rPr>
                <w:rFonts w:hint="eastAsia"/>
              </w:rPr>
              <w:t>9</w:t>
            </w:r>
            <w:r w:rsidRPr="0004533D">
              <w:t>)</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582D8D" w:rsidTr="000375CC">
        <w:tc>
          <w:tcPr>
            <w:tcW w:w="2628" w:type="dxa"/>
          </w:tcPr>
          <w:p w:rsidR="0004533D" w:rsidRPr="0004533D" w:rsidRDefault="0004533D" w:rsidP="000375CC">
            <w:pPr>
              <w:pStyle w:val="TableText"/>
              <w:kinsoku w:val="0"/>
              <w:textAlignment w:val="top"/>
            </w:pPr>
            <w:r w:rsidRPr="0004533D">
              <w:t xml:space="preserve">hh3cEntityExtTemperatureLower (1.3.6.1.4.1.25506.2.6.2.0.20) </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t>As per MIB</w:t>
            </w:r>
          </w:p>
        </w:tc>
      </w:tr>
      <w:tr w:rsidR="0004533D" w:rsidRPr="00582D8D" w:rsidTr="000375CC">
        <w:tc>
          <w:tcPr>
            <w:tcW w:w="2628" w:type="dxa"/>
          </w:tcPr>
          <w:p w:rsidR="0004533D" w:rsidRPr="0004533D" w:rsidRDefault="0004533D" w:rsidP="000375CC">
            <w:pPr>
              <w:pStyle w:val="TableText"/>
              <w:kinsoku w:val="0"/>
              <w:textAlignment w:val="top"/>
            </w:pPr>
            <w:r w:rsidRPr="0004533D">
              <w:t xml:space="preserve">hh3cEntityExtTemperatureTooUp (1.3.6.1.4.1.25506.2.6.2.0.21) </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t>As per MIB</w:t>
            </w:r>
          </w:p>
        </w:tc>
      </w:tr>
      <w:tr w:rsidR="0004533D" w:rsidRPr="00582D8D" w:rsidTr="000375CC">
        <w:tc>
          <w:tcPr>
            <w:tcW w:w="2628" w:type="dxa"/>
          </w:tcPr>
          <w:p w:rsidR="0004533D" w:rsidRPr="0004533D" w:rsidRDefault="0004533D" w:rsidP="000375CC">
            <w:pPr>
              <w:pStyle w:val="TableText"/>
              <w:kinsoku w:val="0"/>
              <w:textAlignment w:val="top"/>
            </w:pPr>
            <w:r w:rsidRPr="0004533D">
              <w:t xml:space="preserve">hh3cEntityExtTemperatureNormal (1.3.6.1.4.1.25506.2.6.2.0.22) </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hh3cEntityExternalAlarmOccur (1.3.6.1.4.1.25506.2.6.2.0.23)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hh3cEntityExternalAlarmRecover (1.3.6.1.4.1.25506.2.6.2.0.24) </w:t>
            </w:r>
          </w:p>
        </w:tc>
        <w:tc>
          <w:tcPr>
            <w:tcW w:w="2232" w:type="dxa"/>
          </w:tcPr>
          <w:p w:rsidR="0004533D" w:rsidRPr="0004533D" w:rsidRDefault="0004533D" w:rsidP="000375CC">
            <w:pPr>
              <w:pStyle w:val="TableText"/>
              <w:kinsoku w:val="0"/>
              <w:textAlignment w:val="top"/>
            </w:pPr>
            <w:r w:rsidRPr="0004533D">
              <w:t>HH3C-ENTITY-EXT-MIB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hh3cEntityExtCpuUsageThresholdRecover(1.3.6.1.4.1.25506.2.6.2.0.2</w:t>
            </w:r>
            <w:r w:rsidRPr="0004533D">
              <w:rPr>
                <w:rFonts w:hint="eastAsia"/>
              </w:rPr>
              <w:t>5</w:t>
            </w:r>
            <w:r w:rsidRPr="0004533D">
              <w:t>)</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t xml:space="preserve">The </w:t>
            </w:r>
            <w:r w:rsidRPr="0004533D">
              <w:rPr>
                <w:rFonts w:hint="eastAsia"/>
              </w:rPr>
              <w:t>notification</w:t>
            </w:r>
            <w:r w:rsidRPr="0004533D">
              <w:t xml:space="preserve"> indicates the CPU usage descends the threshold.</w:t>
            </w:r>
          </w:p>
        </w:tc>
      </w:tr>
      <w:tr w:rsidR="0004533D" w:rsidRPr="00C66723" w:rsidTr="000375CC">
        <w:tc>
          <w:tcPr>
            <w:tcW w:w="2628" w:type="dxa"/>
          </w:tcPr>
          <w:p w:rsidR="0004533D" w:rsidRPr="0004533D" w:rsidRDefault="0004533D" w:rsidP="000375CC">
            <w:pPr>
              <w:pStyle w:val="TableText"/>
              <w:kinsoku w:val="0"/>
              <w:textAlignment w:val="top"/>
            </w:pPr>
            <w:r w:rsidRPr="0004533D">
              <w:t>hh3cEntityExtMemUsageThres</w:t>
            </w:r>
            <w:r w:rsidRPr="0004533D">
              <w:lastRenderedPageBreak/>
              <w:t>holdRecover(1.3.6.1.4.1.25506.2.6.2.0.2</w:t>
            </w:r>
            <w:r w:rsidRPr="0004533D">
              <w:rPr>
                <w:rFonts w:hint="eastAsia"/>
              </w:rPr>
              <w:t>6</w:t>
            </w:r>
            <w:r w:rsidRPr="0004533D">
              <w:t>)</w:t>
            </w:r>
          </w:p>
        </w:tc>
        <w:tc>
          <w:tcPr>
            <w:tcW w:w="2232" w:type="dxa"/>
          </w:tcPr>
          <w:p w:rsidR="0004533D" w:rsidRPr="0004533D" w:rsidRDefault="0004533D" w:rsidP="000375CC">
            <w:pPr>
              <w:pStyle w:val="TableText"/>
              <w:kinsoku w:val="0"/>
              <w:textAlignment w:val="top"/>
            </w:pPr>
            <w:r w:rsidRPr="0004533D">
              <w:rPr>
                <w:rFonts w:hint="eastAsia"/>
              </w:rPr>
              <w:lastRenderedPageBreak/>
              <w:t>HH3C-ENTITY-EXT-MIB</w:t>
            </w:r>
          </w:p>
        </w:tc>
        <w:tc>
          <w:tcPr>
            <w:tcW w:w="3470" w:type="dxa"/>
          </w:tcPr>
          <w:p w:rsidR="0004533D" w:rsidRPr="0004533D" w:rsidRDefault="0004533D" w:rsidP="000375CC">
            <w:pPr>
              <w:pStyle w:val="TableText"/>
              <w:kinsoku w:val="0"/>
              <w:textAlignment w:val="top"/>
            </w:pPr>
            <w:r w:rsidRPr="0004533D">
              <w:t xml:space="preserve">The </w:t>
            </w:r>
            <w:r w:rsidRPr="0004533D">
              <w:rPr>
                <w:rFonts w:hint="eastAsia"/>
              </w:rPr>
              <w:t>notification</w:t>
            </w:r>
            <w:r w:rsidRPr="0004533D">
              <w:t xml:space="preserve"> indicates the memory </w:t>
            </w:r>
            <w:r w:rsidRPr="0004533D">
              <w:lastRenderedPageBreak/>
              <w:t>usage descends the threshold.</w:t>
            </w:r>
          </w:p>
        </w:tc>
      </w:tr>
      <w:tr w:rsidR="0004533D" w:rsidRPr="00C66723" w:rsidTr="000375CC">
        <w:tc>
          <w:tcPr>
            <w:tcW w:w="2628" w:type="dxa"/>
          </w:tcPr>
          <w:p w:rsidR="0004533D" w:rsidRPr="0004533D" w:rsidRDefault="0004533D" w:rsidP="000375CC">
            <w:pPr>
              <w:pStyle w:val="TableText"/>
              <w:kinsoku w:val="0"/>
              <w:textAlignment w:val="top"/>
            </w:pPr>
            <w:bookmarkStart w:id="50" w:name="_Toc292270622"/>
            <w:r w:rsidRPr="0004533D">
              <w:lastRenderedPageBreak/>
              <w:t>hh3cEntityExtCritLowerTempThresholdNotification</w:t>
            </w:r>
            <w:bookmarkEnd w:id="50"/>
            <w:r w:rsidRPr="0004533D">
              <w:t>(1.3.6.1.4.1.25506.2.6.2.0.2</w:t>
            </w:r>
            <w:r w:rsidRPr="0004533D">
              <w:rPr>
                <w:rFonts w:hint="eastAsia"/>
              </w:rPr>
              <w:t>9</w:t>
            </w:r>
            <w:r w:rsidRPr="0004533D">
              <w:t>)</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rPr>
                <w:rFonts w:hint="eastAsia"/>
              </w:rPr>
              <w:t>Not supported</w:t>
            </w:r>
          </w:p>
        </w:tc>
      </w:tr>
      <w:tr w:rsidR="0004533D" w:rsidRPr="00C66723" w:rsidTr="000375CC">
        <w:tc>
          <w:tcPr>
            <w:tcW w:w="2628" w:type="dxa"/>
          </w:tcPr>
          <w:p w:rsidR="0004533D" w:rsidRPr="0004533D" w:rsidRDefault="0004533D" w:rsidP="000375CC">
            <w:pPr>
              <w:pStyle w:val="TableText"/>
              <w:kinsoku w:val="0"/>
              <w:textAlignment w:val="top"/>
            </w:pPr>
            <w:bookmarkStart w:id="51" w:name="_Toc292270623"/>
            <w:r w:rsidRPr="0004533D">
              <w:t>hh3cEntityExtTemperatureTooLow</w:t>
            </w:r>
            <w:bookmarkEnd w:id="51"/>
            <w:r w:rsidRPr="0004533D">
              <w:t>(1.3.6.1.4.1.25506.2.6.2.0.</w:t>
            </w:r>
            <w:r w:rsidRPr="0004533D">
              <w:rPr>
                <w:rFonts w:hint="eastAsia"/>
              </w:rPr>
              <w:t>30</w:t>
            </w:r>
            <w:r w:rsidRPr="0004533D">
              <w:t>)</w:t>
            </w:r>
          </w:p>
        </w:tc>
        <w:tc>
          <w:tcPr>
            <w:tcW w:w="2232" w:type="dxa"/>
          </w:tcPr>
          <w:p w:rsidR="0004533D" w:rsidRPr="0004533D" w:rsidRDefault="0004533D" w:rsidP="000375CC">
            <w:pPr>
              <w:pStyle w:val="TableText"/>
              <w:kinsoku w:val="0"/>
              <w:textAlignment w:val="top"/>
            </w:pPr>
            <w:r w:rsidRPr="0004533D">
              <w:rPr>
                <w:rFonts w:hint="eastAsia"/>
              </w:rPr>
              <w:t>HH3C-ENTITY-EXT-MIB</w:t>
            </w:r>
          </w:p>
        </w:tc>
        <w:tc>
          <w:tcPr>
            <w:tcW w:w="3470" w:type="dxa"/>
          </w:tcPr>
          <w:p w:rsidR="0004533D" w:rsidRPr="0004533D" w:rsidRDefault="0004533D" w:rsidP="000375CC">
            <w:pPr>
              <w:pStyle w:val="TableText"/>
              <w:kinsoku w:val="0"/>
              <w:textAlignment w:val="top"/>
            </w:pPr>
            <w:r w:rsidRPr="0004533D">
              <w:rPr>
                <w:rFonts w:hint="eastAsia"/>
              </w:rPr>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hh3cAclRuleMatchCount (1.3.6.1.4.1.25506.2.8.5.0.2) </w:t>
            </w:r>
          </w:p>
        </w:tc>
        <w:tc>
          <w:tcPr>
            <w:tcW w:w="2232" w:type="dxa"/>
          </w:tcPr>
          <w:p w:rsidR="0004533D" w:rsidRPr="0004533D" w:rsidRDefault="0004533D" w:rsidP="000375CC">
            <w:pPr>
              <w:pStyle w:val="TableText"/>
              <w:kinsoku w:val="0"/>
              <w:textAlignment w:val="top"/>
            </w:pPr>
            <w:r w:rsidRPr="0004533D">
              <w:t>HH3C-ACL-MIB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hh3cAclFirstIPv4PktCaptured(1.3.6.1.4.1.25506.2.8.5.0.3)</w:t>
            </w:r>
          </w:p>
        </w:tc>
        <w:tc>
          <w:tcPr>
            <w:tcW w:w="2232" w:type="dxa"/>
          </w:tcPr>
          <w:p w:rsidR="0004533D" w:rsidRPr="0004533D" w:rsidRDefault="0004533D" w:rsidP="000375CC">
            <w:pPr>
              <w:pStyle w:val="TableText"/>
              <w:kinsoku w:val="0"/>
              <w:textAlignment w:val="top"/>
            </w:pPr>
            <w:r w:rsidRPr="0004533D">
              <w:t>HH3C-ACL-MIB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hh3cAclFirstIPv6PktCaptured(1.3.6.1.4.1.25506.2.8.5.0.4)</w:t>
            </w:r>
          </w:p>
        </w:tc>
        <w:tc>
          <w:tcPr>
            <w:tcW w:w="2232" w:type="dxa"/>
          </w:tcPr>
          <w:p w:rsidR="0004533D" w:rsidRPr="0004533D" w:rsidRDefault="0004533D" w:rsidP="000375CC">
            <w:pPr>
              <w:pStyle w:val="TableText"/>
              <w:kinsoku w:val="0"/>
              <w:textAlignment w:val="top"/>
            </w:pPr>
            <w:r w:rsidRPr="0004533D">
              <w:t>HH3C-ACL-MIB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hh3cAclFirstEthernetPktCaptured(1.3.6.1.4.1.25506.2.8.5.0.5)</w:t>
            </w:r>
          </w:p>
        </w:tc>
        <w:tc>
          <w:tcPr>
            <w:tcW w:w="2232" w:type="dxa"/>
          </w:tcPr>
          <w:p w:rsidR="0004533D" w:rsidRPr="0004533D" w:rsidRDefault="0004533D" w:rsidP="000375CC">
            <w:pPr>
              <w:pStyle w:val="TableText"/>
              <w:kinsoku w:val="0"/>
              <w:textAlignment w:val="top"/>
            </w:pPr>
            <w:r w:rsidRPr="0004533D">
              <w:t>HH3C-ACL-MIB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hh3cSSHUserAuthFailure (1.3.6.1.4.1.25506.2.22.1.3.0.1)</w:t>
            </w:r>
          </w:p>
        </w:tc>
        <w:tc>
          <w:tcPr>
            <w:tcW w:w="2232" w:type="dxa"/>
          </w:tcPr>
          <w:p w:rsidR="0004533D" w:rsidRPr="0004533D" w:rsidRDefault="0004533D" w:rsidP="000375CC">
            <w:pPr>
              <w:pStyle w:val="TableText"/>
              <w:kinsoku w:val="0"/>
              <w:textAlignment w:val="top"/>
            </w:pPr>
            <w:r w:rsidRPr="0004533D">
              <w:rPr>
                <w:rFonts w:hint="eastAsia"/>
              </w:rPr>
              <w:t>HH3C-SSH-MIB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hh3cSSHVersionNegotiationFailure (1.3.6.1.4.1.25506.2.22.1.3.0.2)</w:t>
            </w:r>
          </w:p>
        </w:tc>
        <w:tc>
          <w:tcPr>
            <w:tcW w:w="2232" w:type="dxa"/>
          </w:tcPr>
          <w:p w:rsidR="0004533D" w:rsidRPr="0004533D" w:rsidRDefault="0004533D" w:rsidP="000375CC">
            <w:pPr>
              <w:pStyle w:val="TableText"/>
              <w:kinsoku w:val="0"/>
              <w:textAlignment w:val="top"/>
            </w:pPr>
            <w:r w:rsidRPr="0004533D">
              <w:rPr>
                <w:rFonts w:hint="eastAsia"/>
              </w:rPr>
              <w:t>HH3C-SSH-MIB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hh3cSSHUserLogin (1.3.6.1.4.1.25506.2.22.1.3.0.3)</w:t>
            </w:r>
          </w:p>
        </w:tc>
        <w:tc>
          <w:tcPr>
            <w:tcW w:w="2232" w:type="dxa"/>
          </w:tcPr>
          <w:p w:rsidR="0004533D" w:rsidRPr="0004533D" w:rsidRDefault="0004533D" w:rsidP="000375CC">
            <w:pPr>
              <w:pStyle w:val="TableText"/>
              <w:kinsoku w:val="0"/>
              <w:textAlignment w:val="top"/>
            </w:pPr>
            <w:r w:rsidRPr="0004533D">
              <w:rPr>
                <w:rFonts w:hint="eastAsia"/>
              </w:rPr>
              <w:t>HH3C-SSH-MIB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hh3cSSHUserLogoff (1.3.6.1.4.1.25506.2.22.1.3.0.4)</w:t>
            </w:r>
          </w:p>
        </w:tc>
        <w:tc>
          <w:tcPr>
            <w:tcW w:w="2232" w:type="dxa"/>
          </w:tcPr>
          <w:p w:rsidR="0004533D" w:rsidRPr="0004533D" w:rsidRDefault="0004533D" w:rsidP="000375CC">
            <w:pPr>
              <w:pStyle w:val="TableText"/>
              <w:kinsoku w:val="0"/>
              <w:textAlignment w:val="top"/>
            </w:pPr>
            <w:r w:rsidRPr="0004533D">
              <w:rPr>
                <w:rFonts w:hint="eastAsia"/>
              </w:rPr>
              <w:t>HH3C-SSH-MIB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hh3cIKETunnelStart (1.3.6.1.4.1.25506.2.30.1.6.1.1)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hh3cIKETunnelStop (1.3.6.1.4.1.25506.2.30.1.6.1.2)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hh3cIKENoSaFailure (1.3.6.1.4.1.25506.2.30.1.6.1.3)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hh3cIKEEncryFailFailure (1.3.6.1.4.1.25506.2.30.1.6.1.4)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hh3cIKEDecryFailFailure (1.3.6.1.4.1.25506.2.30.1.6.1.5)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hh3cIKEInvalidProposalFailure (1.3.6.1.4.1.25506.2.30.1.6.1.6)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hh3cIKEAuthFailFailure (1.3.6.1.4.1.25506.2.30.1.6.1.7)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hh3cIKEInvalidCookieFailure (1.3.6.1.4.1.25506.2.30.1.6.1.8)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hh3cIKEAttrNotSuppFailure (1.3.6.1.4.1.25506.2.30.1.6.1.9)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hh3cIKEUnsportExchTypeFailu</w:t>
            </w:r>
            <w:r w:rsidRPr="0004533D">
              <w:lastRenderedPageBreak/>
              <w:t xml:space="preserve">re (1.3.6.1.4.1.25506.2.30.1.6.1.10) </w:t>
            </w:r>
          </w:p>
        </w:tc>
        <w:tc>
          <w:tcPr>
            <w:tcW w:w="2232" w:type="dxa"/>
          </w:tcPr>
          <w:p w:rsidR="0004533D" w:rsidRPr="0004533D" w:rsidRDefault="0004533D" w:rsidP="000375CC">
            <w:pPr>
              <w:pStyle w:val="TableText"/>
              <w:kinsoku w:val="0"/>
              <w:textAlignment w:val="top"/>
            </w:pPr>
            <w:r w:rsidRPr="0004533D">
              <w:lastRenderedPageBreak/>
              <w:t>HH3C-IKE-MONITOR-MI</w:t>
            </w:r>
            <w:r w:rsidRPr="0004533D">
              <w:lastRenderedPageBreak/>
              <w:t>B</w:t>
            </w:r>
          </w:p>
        </w:tc>
        <w:tc>
          <w:tcPr>
            <w:tcW w:w="3470" w:type="dxa"/>
          </w:tcPr>
          <w:p w:rsidR="0004533D" w:rsidRPr="0004533D" w:rsidRDefault="0004533D" w:rsidP="000375CC">
            <w:pPr>
              <w:pStyle w:val="TableText"/>
              <w:kinsoku w:val="0"/>
              <w:textAlignment w:val="top"/>
            </w:pPr>
            <w:r w:rsidRPr="0004533D">
              <w:lastRenderedPageBreak/>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lastRenderedPageBreak/>
              <w:t xml:space="preserve">hh3cIKEInvalidIdFailure (1.3.6.1.4.1.25506.2.30.1.6.1.11)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 xml:space="preserve">The object </w:t>
            </w:r>
            <w:r w:rsidRPr="0004533D">
              <w:t>hh3cIKEIdInformation</w:t>
            </w:r>
            <w:r w:rsidRPr="0004533D">
              <w:rPr>
                <w:rFonts w:hint="eastAsia"/>
              </w:rPr>
              <w:t xml:space="preserve"> is not supported, will always return empty string.</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hh3cIKEInvalidProtocolFailure (1.3.6.1.4.1.25506.2.30.1.6.1.12)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 xml:space="preserve">The object </w:t>
            </w:r>
            <w:r w:rsidRPr="0004533D">
              <w:t>hh3cIKEProtocolNum</w:t>
            </w:r>
            <w:r w:rsidRPr="0004533D">
              <w:rPr>
                <w:rFonts w:hint="eastAsia"/>
              </w:rPr>
              <w:t xml:space="preserve"> is not supported, will always return 0.</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hh3cIKECertTypeUnsuppFailure (1.3.6.1.4.1.25506.2.30.1.6.1.13)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hh3cIKEInvalidCertAuthFailure (1.3.6.1.4.1.25506.2.30.1.6.1.14)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Not supported</w:t>
            </w:r>
            <w:r w:rsidRPr="0004533D" w:rsidDel="00F046FB">
              <w:rPr>
                <w:rFonts w:hint="eastAsia"/>
              </w:rPr>
              <w:t xml:space="preserve"> </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hh3cIKEInvalidSignFailure (1.3.6.1.4.1.25506.2.30.1.6.1.15)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Not supported</w:t>
            </w:r>
            <w:r w:rsidRPr="0004533D" w:rsidDel="00125679">
              <w:rPr>
                <w:rFonts w:hint="eastAsia"/>
              </w:rPr>
              <w:t xml:space="preserve"> </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hh3cIKECertUnavailableFailure (1.3.6.1.4.1.25506.2.30.1.6.1.16)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rPr>
                <w:rFonts w:hint="eastAsia"/>
              </w:rPr>
              <w:t xml:space="preserve">The object </w:t>
            </w:r>
            <w:r w:rsidRPr="0004533D">
              <w:t>hh3cIKECertInformation</w:t>
            </w:r>
            <w:r w:rsidRPr="0004533D">
              <w:rPr>
                <w:rFonts w:hint="eastAsia"/>
              </w:rPr>
              <w:t xml:space="preserve"> is not supported, will always return empty string.</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hh3cIKEProposalAdd (1.3.6.1.4.1.25506.2.30.1.6.1.17)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hh3cIKEProposalDel (1.3.6.1.4.1.25506.2.30.1.6.1.18) </w:t>
            </w:r>
          </w:p>
        </w:tc>
        <w:tc>
          <w:tcPr>
            <w:tcW w:w="2232" w:type="dxa"/>
          </w:tcPr>
          <w:p w:rsidR="0004533D" w:rsidRPr="0004533D" w:rsidRDefault="0004533D" w:rsidP="000375CC">
            <w:pPr>
              <w:pStyle w:val="TableText"/>
              <w:kinsoku w:val="0"/>
              <w:textAlignment w:val="top"/>
            </w:pPr>
            <w:r w:rsidRPr="0004533D">
              <w:t>HH3C-IKE-MONITOR-MIB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hh3cRtTabFullTrap</w:t>
            </w:r>
            <w:r w:rsidRPr="0004533D">
              <w:rPr>
                <w:rFonts w:hint="eastAsia"/>
              </w:rPr>
              <w:t xml:space="preserve"> </w:t>
            </w:r>
            <w:r w:rsidRPr="0004533D">
              <w:t>(1.3.6.1.4.1.25506.2.38.1.3.5.1)</w:t>
            </w:r>
          </w:p>
        </w:tc>
        <w:tc>
          <w:tcPr>
            <w:tcW w:w="2232" w:type="dxa"/>
          </w:tcPr>
          <w:p w:rsidR="0004533D" w:rsidRPr="0004533D" w:rsidRDefault="0004533D" w:rsidP="000375CC">
            <w:pPr>
              <w:pStyle w:val="TableText"/>
              <w:kinsoku w:val="0"/>
              <w:textAlignment w:val="top"/>
            </w:pPr>
            <w:r w:rsidRPr="0004533D">
              <w:rPr>
                <w:rFonts w:hint="eastAsia"/>
              </w:rPr>
              <w:t>HH3C-TRAP-MIB</w:t>
            </w:r>
          </w:p>
        </w:tc>
        <w:tc>
          <w:tcPr>
            <w:tcW w:w="3470" w:type="dxa"/>
          </w:tcPr>
          <w:p w:rsidR="0004533D" w:rsidRPr="0004533D" w:rsidRDefault="0004533D" w:rsidP="000375CC">
            <w:pPr>
              <w:pStyle w:val="TableText"/>
              <w:kinsoku w:val="0"/>
              <w:textAlignment w:val="top"/>
            </w:pPr>
            <w:r w:rsidRPr="0004533D">
              <w:t>Send this trap when the routing table is filled.  The interval between two traps generated should be longer than hh3cRtTabTrapInterval.</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hh3cStormRising (1.3.6.1.4.1.25506.2.66.3.1) </w:t>
            </w:r>
          </w:p>
        </w:tc>
        <w:tc>
          <w:tcPr>
            <w:tcW w:w="2232" w:type="dxa"/>
          </w:tcPr>
          <w:p w:rsidR="0004533D" w:rsidRPr="0004533D" w:rsidRDefault="0004533D" w:rsidP="000375CC">
            <w:pPr>
              <w:pStyle w:val="TableText"/>
              <w:kinsoku w:val="0"/>
              <w:textAlignment w:val="top"/>
            </w:pPr>
            <w:r w:rsidRPr="0004533D">
              <w:t>HH3C-STORM-CONSTRAIN-MIB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hh3cStormFalling (1.3.6.1.4.1.25506.2.66.3.2) </w:t>
            </w:r>
          </w:p>
        </w:tc>
        <w:tc>
          <w:tcPr>
            <w:tcW w:w="2232" w:type="dxa"/>
          </w:tcPr>
          <w:p w:rsidR="0004533D" w:rsidRPr="0004533D" w:rsidRDefault="0004533D" w:rsidP="000375CC">
            <w:pPr>
              <w:pStyle w:val="TableText"/>
              <w:kinsoku w:val="0"/>
              <w:textAlignment w:val="top"/>
            </w:pPr>
            <w:r w:rsidRPr="0004533D">
              <w:t>HH3C-STORM-CONSTRAIN-MIB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hh3cIpAddressChangeNotify (1.3.6.1.4.1.25506.2.67.2.2.0.1) </w:t>
            </w:r>
          </w:p>
        </w:tc>
        <w:tc>
          <w:tcPr>
            <w:tcW w:w="2232" w:type="dxa"/>
          </w:tcPr>
          <w:p w:rsidR="0004533D" w:rsidRPr="0004533D" w:rsidRDefault="0004533D" w:rsidP="000375CC">
            <w:pPr>
              <w:pStyle w:val="TableText"/>
              <w:kinsoku w:val="0"/>
              <w:textAlignment w:val="top"/>
            </w:pPr>
            <w:r w:rsidRPr="0004533D">
              <w:t>HH3C-IP-ADDRESS-MIB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hh3cBfdSessState</w:t>
            </w:r>
            <w:r w:rsidRPr="0004533D">
              <w:rPr>
                <w:rFonts w:hint="eastAsia"/>
              </w:rPr>
              <w:t>Up (</w:t>
            </w:r>
            <w:r w:rsidRPr="0004533D">
              <w:t>1.3.6.1.4.1.25506.2.72.0.</w:t>
            </w:r>
            <w:r w:rsidRPr="0004533D">
              <w:rPr>
                <w:rFonts w:hint="eastAsia"/>
              </w:rPr>
              <w:t>3)</w:t>
            </w:r>
          </w:p>
        </w:tc>
        <w:tc>
          <w:tcPr>
            <w:tcW w:w="2232" w:type="dxa"/>
          </w:tcPr>
          <w:p w:rsidR="0004533D" w:rsidRPr="0004533D" w:rsidRDefault="0004533D" w:rsidP="000375CC">
            <w:pPr>
              <w:pStyle w:val="TableText"/>
              <w:kinsoku w:val="0"/>
              <w:textAlignment w:val="top"/>
            </w:pPr>
            <w:r w:rsidRPr="0004533D">
              <w:rPr>
                <w:rFonts w:hint="eastAsia"/>
              </w:rPr>
              <w:t>HH3C-BFD-STD-MIB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hh3cBfdSess</w:t>
            </w:r>
            <w:r w:rsidRPr="0004533D">
              <w:rPr>
                <w:rFonts w:hint="eastAsia"/>
              </w:rPr>
              <w:t>StateDown</w:t>
            </w:r>
            <w:r w:rsidRPr="0004533D">
              <w:t>(1.3.6.1.4.1.25506.2.72.0.</w:t>
            </w:r>
            <w:r w:rsidRPr="0004533D">
              <w:rPr>
                <w:rFonts w:hint="eastAsia"/>
              </w:rPr>
              <w:t>4</w:t>
            </w:r>
            <w:r w:rsidRPr="0004533D">
              <w:t>)</w:t>
            </w:r>
          </w:p>
        </w:tc>
        <w:tc>
          <w:tcPr>
            <w:tcW w:w="2232" w:type="dxa"/>
          </w:tcPr>
          <w:p w:rsidR="0004533D" w:rsidRPr="0004533D" w:rsidRDefault="0004533D" w:rsidP="000375CC">
            <w:pPr>
              <w:pStyle w:val="TableText"/>
              <w:kinsoku w:val="0"/>
              <w:textAlignment w:val="top"/>
            </w:pPr>
            <w:r w:rsidRPr="0004533D">
              <w:rPr>
                <w:rFonts w:hint="eastAsia"/>
              </w:rPr>
              <w:t>HH3C-BFD-STD-MIB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hh3cBfdSessReachLimit</w:t>
            </w:r>
            <w:r w:rsidRPr="0004533D" w:rsidDel="00E06579">
              <w:rPr>
                <w:rFonts w:hint="eastAsia"/>
              </w:rPr>
              <w:t xml:space="preserve"> </w:t>
            </w:r>
            <w:r w:rsidRPr="0004533D">
              <w:t>( 1.3.6.1.4.1.25506.2.72.0.</w:t>
            </w:r>
            <w:r w:rsidRPr="0004533D">
              <w:rPr>
                <w:rFonts w:hint="eastAsia"/>
              </w:rPr>
              <w:t>5</w:t>
            </w:r>
            <w:r w:rsidRPr="0004533D">
              <w:t xml:space="preserve">) </w:t>
            </w:r>
          </w:p>
        </w:tc>
        <w:tc>
          <w:tcPr>
            <w:tcW w:w="2232" w:type="dxa"/>
          </w:tcPr>
          <w:p w:rsidR="0004533D" w:rsidRPr="0004533D" w:rsidRDefault="0004533D" w:rsidP="000375CC">
            <w:pPr>
              <w:pStyle w:val="TableText"/>
              <w:kinsoku w:val="0"/>
              <w:textAlignment w:val="top"/>
            </w:pPr>
            <w:r w:rsidRPr="0004533D">
              <w:rPr>
                <w:rFonts w:hint="eastAsia"/>
              </w:rPr>
              <w:t>HH3C-BFD-STD-MIB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hh3cMACInformationChangedTrapExt</w:t>
            </w:r>
            <w:r w:rsidRPr="0004533D">
              <w:rPr>
                <w:rFonts w:hint="eastAsia"/>
              </w:rPr>
              <w:t>(</w:t>
            </w:r>
            <w:r w:rsidRPr="0004533D">
              <w:t>1.3.6.1.4.1.25506.2.8</w:t>
            </w:r>
            <w:r w:rsidRPr="0004533D">
              <w:lastRenderedPageBreak/>
              <w:t>7.1.</w:t>
            </w:r>
            <w:r w:rsidRPr="0004533D">
              <w:rPr>
                <w:rFonts w:hint="eastAsia"/>
              </w:rPr>
              <w:t>4</w:t>
            </w:r>
            <w:r w:rsidRPr="0004533D">
              <w:t>.0.1</w:t>
            </w:r>
            <w:r w:rsidRPr="0004533D">
              <w:rPr>
                <w:rFonts w:hint="eastAsia"/>
              </w:rPr>
              <w:t>)</w:t>
            </w:r>
          </w:p>
        </w:tc>
        <w:tc>
          <w:tcPr>
            <w:tcW w:w="2232" w:type="dxa"/>
          </w:tcPr>
          <w:p w:rsidR="0004533D" w:rsidRPr="0004533D" w:rsidRDefault="0004533D" w:rsidP="000375CC">
            <w:pPr>
              <w:pStyle w:val="TableText"/>
              <w:kinsoku w:val="0"/>
              <w:textAlignment w:val="top"/>
            </w:pPr>
            <w:r w:rsidRPr="0004533D">
              <w:lastRenderedPageBreak/>
              <w:t>HH3C-MAC-INFORMATION-MIB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bookmarkStart w:id="52" w:name="_Toc291767736"/>
            <w:r w:rsidRPr="0004533D">
              <w:lastRenderedPageBreak/>
              <w:t>hh3cStackPortLinkStatusChange</w:t>
            </w:r>
            <w:bookmarkEnd w:id="52"/>
            <w:r w:rsidRPr="0004533D">
              <w:rPr>
                <w:rFonts w:hint="eastAsia"/>
              </w:rPr>
              <w:t>(1.</w:t>
            </w:r>
            <w:r w:rsidRPr="0004533D">
              <w:t>3.6.1.4.1.25506.2.91.6.0.1</w:t>
            </w:r>
            <w:r w:rsidRPr="0004533D">
              <w:rPr>
                <w:rFonts w:hint="eastAsia"/>
              </w:rPr>
              <w:t>)</w:t>
            </w:r>
          </w:p>
        </w:tc>
        <w:tc>
          <w:tcPr>
            <w:tcW w:w="2232" w:type="dxa"/>
          </w:tcPr>
          <w:p w:rsidR="0004533D" w:rsidRPr="0004533D" w:rsidRDefault="0004533D" w:rsidP="000375CC">
            <w:pPr>
              <w:pStyle w:val="TableText"/>
              <w:kinsoku w:val="0"/>
              <w:textAlignment w:val="top"/>
            </w:pPr>
            <w:r w:rsidRPr="0004533D">
              <w:t>HH3C-STACK-MIB</w:t>
            </w:r>
          </w:p>
        </w:tc>
        <w:tc>
          <w:tcPr>
            <w:tcW w:w="3470" w:type="dxa"/>
          </w:tcPr>
          <w:p w:rsidR="0004533D" w:rsidRPr="0004533D" w:rsidRDefault="0004533D" w:rsidP="000375CC">
            <w:pPr>
              <w:pStyle w:val="TableText"/>
              <w:kinsoku w:val="0"/>
              <w:textAlignment w:val="top"/>
            </w:pPr>
            <w:r w:rsidRPr="0004533D">
              <w:t>The trap indicates that the link status of the stack port has changed.</w:t>
            </w:r>
          </w:p>
        </w:tc>
      </w:tr>
      <w:tr w:rsidR="0004533D" w:rsidRPr="00C66723" w:rsidTr="000375CC">
        <w:tc>
          <w:tcPr>
            <w:tcW w:w="2628" w:type="dxa"/>
          </w:tcPr>
          <w:p w:rsidR="0004533D" w:rsidRPr="0004533D" w:rsidRDefault="0004533D" w:rsidP="000375CC">
            <w:pPr>
              <w:pStyle w:val="TableText"/>
              <w:kinsoku w:val="0"/>
              <w:textAlignment w:val="top"/>
            </w:pPr>
            <w:bookmarkStart w:id="53" w:name="_Toc291767737"/>
            <w:r w:rsidRPr="0004533D">
              <w:t>hh3cStackTopologyChange</w:t>
            </w:r>
            <w:bookmarkEnd w:id="53"/>
            <w:r w:rsidRPr="0004533D">
              <w:rPr>
                <w:rFonts w:hint="eastAsia"/>
              </w:rPr>
              <w:t>(</w:t>
            </w:r>
            <w:r w:rsidRPr="0004533D">
              <w:t>1.3.6.1.4.1.25506.2.91.6.0.2</w:t>
            </w:r>
            <w:r w:rsidRPr="0004533D">
              <w:rPr>
                <w:rFonts w:hint="eastAsia"/>
              </w:rPr>
              <w:t>)</w:t>
            </w:r>
          </w:p>
        </w:tc>
        <w:tc>
          <w:tcPr>
            <w:tcW w:w="2232" w:type="dxa"/>
          </w:tcPr>
          <w:p w:rsidR="0004533D" w:rsidRPr="0004533D" w:rsidRDefault="0004533D" w:rsidP="000375CC">
            <w:pPr>
              <w:pStyle w:val="TableText"/>
              <w:kinsoku w:val="0"/>
              <w:textAlignment w:val="top"/>
            </w:pPr>
            <w:r w:rsidRPr="0004533D">
              <w:t>HH3C-STACK-MIB</w:t>
            </w:r>
          </w:p>
        </w:tc>
        <w:tc>
          <w:tcPr>
            <w:tcW w:w="3470" w:type="dxa"/>
          </w:tcPr>
          <w:p w:rsidR="0004533D" w:rsidRPr="0004533D" w:rsidRDefault="0004533D" w:rsidP="000375CC">
            <w:pPr>
              <w:pStyle w:val="TableText"/>
              <w:kinsoku w:val="0"/>
              <w:textAlignment w:val="top"/>
            </w:pPr>
            <w:r w:rsidRPr="0004533D">
              <w:t>The trap indicates that the topology type of the stack has changed.</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h3cLpbkdtTrapLoopbacked(1.3.6.1.4.1.25506.2.95.1.0.1)</w:t>
            </w:r>
          </w:p>
        </w:tc>
        <w:tc>
          <w:tcPr>
            <w:tcW w:w="2232" w:type="dxa"/>
          </w:tcPr>
          <w:p w:rsidR="0004533D" w:rsidRPr="0004533D" w:rsidRDefault="0004533D" w:rsidP="000375CC">
            <w:pPr>
              <w:pStyle w:val="TableText"/>
              <w:kinsoku w:val="0"/>
              <w:textAlignment w:val="top"/>
            </w:pPr>
            <w:r w:rsidRPr="0004533D">
              <w:rPr>
                <w:rFonts w:hint="eastAsia"/>
              </w:rPr>
              <w:t>HH3C-LPBKDT-MIB</w:t>
            </w:r>
          </w:p>
        </w:tc>
        <w:tc>
          <w:tcPr>
            <w:tcW w:w="3470" w:type="dxa"/>
          </w:tcPr>
          <w:p w:rsidR="0004533D" w:rsidRPr="0004533D" w:rsidRDefault="0004533D" w:rsidP="000375CC">
            <w:pPr>
              <w:pStyle w:val="TableText"/>
              <w:kinsoku w:val="0"/>
              <w:textAlignment w:val="top"/>
            </w:pPr>
            <w:r w:rsidRPr="0004533D">
              <w:t xml:space="preserve">The notification represents that </w:t>
            </w:r>
            <w:r w:rsidRPr="0004533D">
              <w:rPr>
                <w:rFonts w:hint="eastAsia"/>
              </w:rPr>
              <w:t>interface(s) is looped</w:t>
            </w:r>
            <w:r w:rsidRPr="0004533D">
              <w:t>.</w:t>
            </w:r>
          </w:p>
        </w:tc>
      </w:tr>
      <w:tr w:rsidR="0004533D" w:rsidRPr="00C66723" w:rsidTr="000375CC">
        <w:tc>
          <w:tcPr>
            <w:tcW w:w="2628" w:type="dxa"/>
          </w:tcPr>
          <w:p w:rsidR="0004533D" w:rsidRPr="0004533D" w:rsidRDefault="0004533D" w:rsidP="000375CC">
            <w:pPr>
              <w:pStyle w:val="TableText"/>
              <w:kinsoku w:val="0"/>
              <w:textAlignment w:val="top"/>
            </w:pPr>
            <w:r w:rsidRPr="0004533D">
              <w:t>h</w:t>
            </w:r>
            <w:r w:rsidRPr="0004533D">
              <w:rPr>
                <w:rFonts w:hint="eastAsia"/>
              </w:rPr>
              <w:t>h</w:t>
            </w:r>
            <w:r w:rsidRPr="0004533D">
              <w:t>3cLpbkdtTrapRecovered(1.3.6.1.4.1.25506.2.95.1.0.2)</w:t>
            </w:r>
          </w:p>
        </w:tc>
        <w:tc>
          <w:tcPr>
            <w:tcW w:w="2232" w:type="dxa"/>
          </w:tcPr>
          <w:p w:rsidR="0004533D" w:rsidRPr="0004533D" w:rsidRDefault="0004533D" w:rsidP="000375CC">
            <w:pPr>
              <w:pStyle w:val="TableText"/>
              <w:kinsoku w:val="0"/>
              <w:textAlignment w:val="top"/>
            </w:pPr>
            <w:r w:rsidRPr="0004533D">
              <w:rPr>
                <w:rFonts w:hint="eastAsia"/>
              </w:rPr>
              <w:t>HH3C-LPBKDT-MIB</w:t>
            </w:r>
          </w:p>
        </w:tc>
        <w:tc>
          <w:tcPr>
            <w:tcW w:w="3470" w:type="dxa"/>
          </w:tcPr>
          <w:p w:rsidR="0004533D" w:rsidRPr="0004533D" w:rsidRDefault="0004533D" w:rsidP="000375CC">
            <w:pPr>
              <w:pStyle w:val="TableText"/>
              <w:kinsoku w:val="0"/>
              <w:textAlignment w:val="top"/>
            </w:pPr>
            <w:r w:rsidRPr="0004533D">
              <w:t xml:space="preserve">The notification represents that </w:t>
            </w:r>
            <w:r w:rsidRPr="0004533D">
              <w:rPr>
                <w:rFonts w:hint="eastAsia"/>
              </w:rPr>
              <w:t>the loops on the interface(s) are eliminated</w:t>
            </w:r>
            <w:r w:rsidRPr="0004533D">
              <w:t>.</w:t>
            </w:r>
          </w:p>
        </w:tc>
      </w:tr>
      <w:tr w:rsidR="0004533D" w:rsidRPr="00C66723" w:rsidTr="000375CC">
        <w:tc>
          <w:tcPr>
            <w:tcW w:w="2628" w:type="dxa"/>
          </w:tcPr>
          <w:p w:rsidR="0004533D" w:rsidRPr="0004533D" w:rsidRDefault="0004533D" w:rsidP="000375CC">
            <w:pPr>
              <w:pStyle w:val="TableText"/>
              <w:kinsoku w:val="0"/>
              <w:textAlignment w:val="top"/>
            </w:pPr>
            <w:r w:rsidRPr="0004533D">
              <w:t>h</w:t>
            </w:r>
            <w:r w:rsidRPr="0004533D">
              <w:rPr>
                <w:rFonts w:hint="eastAsia"/>
              </w:rPr>
              <w:t>h</w:t>
            </w:r>
            <w:r w:rsidRPr="0004533D">
              <w:t>3cLpbkdtTrapPerVlanLoopbacked(1.3.6.1.4.1.25506.2.95.1.0.3)</w:t>
            </w:r>
          </w:p>
        </w:tc>
        <w:tc>
          <w:tcPr>
            <w:tcW w:w="2232" w:type="dxa"/>
          </w:tcPr>
          <w:p w:rsidR="0004533D" w:rsidRPr="0004533D" w:rsidRDefault="0004533D" w:rsidP="000375CC">
            <w:pPr>
              <w:pStyle w:val="TableText"/>
              <w:kinsoku w:val="0"/>
              <w:textAlignment w:val="top"/>
            </w:pPr>
            <w:r w:rsidRPr="0004533D">
              <w:rPr>
                <w:rFonts w:hint="eastAsia"/>
              </w:rPr>
              <w:t>HH3C-LPBKDT-MIB</w:t>
            </w:r>
          </w:p>
        </w:tc>
        <w:tc>
          <w:tcPr>
            <w:tcW w:w="3470" w:type="dxa"/>
          </w:tcPr>
          <w:p w:rsidR="0004533D" w:rsidRPr="0004533D" w:rsidRDefault="0004533D" w:rsidP="000375CC">
            <w:pPr>
              <w:pStyle w:val="TableText"/>
              <w:kinsoku w:val="0"/>
              <w:textAlignment w:val="top"/>
            </w:pPr>
            <w:r w:rsidRPr="0004533D">
              <w:t xml:space="preserve">The notification represents that </w:t>
            </w:r>
            <w:r w:rsidRPr="0004533D">
              <w:rPr>
                <w:rFonts w:hint="eastAsia"/>
              </w:rPr>
              <w:t>interface(s) is looped in the VLAN</w:t>
            </w:r>
            <w:r w:rsidRPr="0004533D">
              <w:t>.</w:t>
            </w:r>
          </w:p>
        </w:tc>
      </w:tr>
      <w:tr w:rsidR="0004533D" w:rsidRPr="00C66723" w:rsidTr="000375CC">
        <w:tc>
          <w:tcPr>
            <w:tcW w:w="2628" w:type="dxa"/>
          </w:tcPr>
          <w:p w:rsidR="0004533D" w:rsidRPr="0004533D" w:rsidRDefault="0004533D" w:rsidP="000375CC">
            <w:pPr>
              <w:pStyle w:val="TableText"/>
              <w:kinsoku w:val="0"/>
              <w:textAlignment w:val="top"/>
            </w:pPr>
            <w:r w:rsidRPr="0004533D">
              <w:t>h</w:t>
            </w:r>
            <w:r w:rsidRPr="0004533D">
              <w:rPr>
                <w:rFonts w:hint="eastAsia"/>
              </w:rPr>
              <w:t>h</w:t>
            </w:r>
            <w:r w:rsidRPr="0004533D">
              <w:t>3cLpbkdtTrapPerVlanRecovered(1.3.6.1.4.1.25506.2.95.1.0.4)</w:t>
            </w:r>
          </w:p>
        </w:tc>
        <w:tc>
          <w:tcPr>
            <w:tcW w:w="2232" w:type="dxa"/>
          </w:tcPr>
          <w:p w:rsidR="0004533D" w:rsidRPr="0004533D" w:rsidRDefault="0004533D" w:rsidP="000375CC">
            <w:pPr>
              <w:pStyle w:val="TableText"/>
              <w:kinsoku w:val="0"/>
              <w:textAlignment w:val="top"/>
            </w:pPr>
            <w:r w:rsidRPr="0004533D">
              <w:rPr>
                <w:rFonts w:hint="eastAsia"/>
              </w:rPr>
              <w:t>HH3C-LPBKDT-MIB</w:t>
            </w:r>
          </w:p>
        </w:tc>
        <w:tc>
          <w:tcPr>
            <w:tcW w:w="3470" w:type="dxa"/>
          </w:tcPr>
          <w:p w:rsidR="0004533D" w:rsidRPr="0004533D" w:rsidRDefault="0004533D" w:rsidP="000375CC">
            <w:pPr>
              <w:pStyle w:val="TableText"/>
              <w:kinsoku w:val="0"/>
              <w:textAlignment w:val="top"/>
            </w:pPr>
            <w:r w:rsidRPr="0004533D">
              <w:t xml:space="preserve">The notification represents that </w:t>
            </w:r>
            <w:r w:rsidRPr="0004533D">
              <w:rPr>
                <w:rFonts w:hint="eastAsia"/>
              </w:rPr>
              <w:t xml:space="preserve">the loop on the interface(s) </w:t>
            </w:r>
            <w:r w:rsidRPr="0004533D">
              <w:t>is</w:t>
            </w:r>
            <w:r w:rsidRPr="0004533D">
              <w:rPr>
                <w:rFonts w:hint="eastAsia"/>
              </w:rPr>
              <w:t xml:space="preserve"> eliminated in </w:t>
            </w:r>
            <w:r w:rsidRPr="0004533D">
              <w:t>the VLAN.</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h3cARPRatelimitOverspeedTrap</w:t>
            </w:r>
            <w:r w:rsidRPr="0004533D">
              <w:rPr>
                <w:rFonts w:hint="eastAsia"/>
              </w:rPr>
              <w:t xml:space="preserve"> (</w:t>
            </w:r>
            <w:r w:rsidRPr="0004533D">
              <w:t>1.3.6.1.4.1.25506.2.110.1.1.0.1</w:t>
            </w:r>
            <w:r w:rsidRPr="0004533D">
              <w:rPr>
                <w:rFonts w:hint="eastAsia"/>
              </w:rPr>
              <w:t>)</w:t>
            </w:r>
          </w:p>
        </w:tc>
        <w:tc>
          <w:tcPr>
            <w:tcW w:w="2232" w:type="dxa"/>
          </w:tcPr>
          <w:p w:rsidR="0004533D" w:rsidRPr="0004533D" w:rsidRDefault="0004533D" w:rsidP="000375CC">
            <w:pPr>
              <w:pStyle w:val="TableText"/>
              <w:kinsoku w:val="0"/>
              <w:textAlignment w:val="top"/>
            </w:pPr>
            <w:r w:rsidRPr="0004533D">
              <w:t>HH3C-ARP-RATELIMIT-MIB</w:t>
            </w:r>
          </w:p>
        </w:tc>
        <w:tc>
          <w:tcPr>
            <w:tcW w:w="3470" w:type="dxa"/>
          </w:tcPr>
          <w:p w:rsidR="0004533D" w:rsidRPr="0004533D" w:rsidRDefault="0004533D" w:rsidP="000375CC">
            <w:pPr>
              <w:pStyle w:val="TableText"/>
              <w:kinsoku w:val="0"/>
              <w:textAlignment w:val="top"/>
            </w:pPr>
            <w:r w:rsidRPr="0004533D">
              <w:t>If the rate of ARP packets delivered to the CPU on a device</w:t>
            </w:r>
          </w:p>
          <w:p w:rsidR="0004533D" w:rsidRPr="0004533D" w:rsidRDefault="0004533D" w:rsidP="000375CC">
            <w:pPr>
              <w:pStyle w:val="TableText"/>
              <w:kinsoku w:val="0"/>
              <w:textAlignment w:val="top"/>
            </w:pPr>
            <w:r w:rsidRPr="0004533D">
              <w:t>exceeds the threshold, a trap message is generated and sent</w:t>
            </w:r>
          </w:p>
          <w:p w:rsidR="0004533D" w:rsidRPr="0004533D" w:rsidRDefault="0004533D" w:rsidP="000375CC">
            <w:pPr>
              <w:pStyle w:val="TableText"/>
              <w:kinsoku w:val="0"/>
              <w:textAlignment w:val="top"/>
            </w:pPr>
            <w:r w:rsidRPr="0004533D">
              <w:t>to the remote monitoring device.</w:t>
            </w:r>
          </w:p>
        </w:tc>
      </w:tr>
      <w:tr w:rsidR="0004533D" w:rsidRPr="00C66723" w:rsidTr="000375CC">
        <w:tc>
          <w:tcPr>
            <w:tcW w:w="2628" w:type="dxa"/>
          </w:tcPr>
          <w:p w:rsidR="0004533D" w:rsidRPr="0004533D" w:rsidRDefault="0004533D" w:rsidP="000375CC">
            <w:pPr>
              <w:pStyle w:val="TableText"/>
              <w:kinsoku w:val="0"/>
              <w:textAlignment w:val="top"/>
            </w:pPr>
            <w:r w:rsidRPr="0004533D">
              <w:t>hh3cDldp2TrapUniLink</w:t>
            </w:r>
            <w:r w:rsidRPr="0004533D">
              <w:rPr>
                <w:rFonts w:hint="eastAsia"/>
              </w:rPr>
              <w:t>(</w:t>
            </w:r>
            <w:r w:rsidRPr="0004533D">
              <w:t>1.3.6.1.4.1.25506.2.117.4.0.1</w:t>
            </w:r>
            <w:r w:rsidRPr="0004533D">
              <w:rPr>
                <w:rFonts w:hint="eastAsia"/>
              </w:rPr>
              <w:t>)</w:t>
            </w:r>
          </w:p>
        </w:tc>
        <w:tc>
          <w:tcPr>
            <w:tcW w:w="2232" w:type="dxa"/>
          </w:tcPr>
          <w:p w:rsidR="0004533D" w:rsidRPr="0004533D" w:rsidRDefault="0004533D" w:rsidP="000375CC">
            <w:pPr>
              <w:pStyle w:val="TableText"/>
              <w:kinsoku w:val="0"/>
              <w:textAlignment w:val="top"/>
            </w:pPr>
            <w:r w:rsidRPr="0004533D">
              <w:t>HH3C-DLDP2-MIB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hh3cDldp2Trap</w:t>
            </w:r>
            <w:r w:rsidRPr="0004533D">
              <w:rPr>
                <w:rFonts w:hint="eastAsia"/>
              </w:rPr>
              <w:t>Bid</w:t>
            </w:r>
            <w:r w:rsidRPr="0004533D">
              <w:t>Link</w:t>
            </w:r>
            <w:r w:rsidRPr="0004533D">
              <w:rPr>
                <w:rFonts w:hint="eastAsia"/>
              </w:rPr>
              <w:t>(</w:t>
            </w:r>
            <w:r w:rsidRPr="0004533D">
              <w:t>1.3.6.1.4.1.25506.2.117.4.0.</w:t>
            </w:r>
            <w:r w:rsidRPr="0004533D">
              <w:rPr>
                <w:rFonts w:hint="eastAsia"/>
              </w:rPr>
              <w:t>2)</w:t>
            </w:r>
          </w:p>
        </w:tc>
        <w:tc>
          <w:tcPr>
            <w:tcW w:w="2232" w:type="dxa"/>
          </w:tcPr>
          <w:p w:rsidR="0004533D" w:rsidRPr="0004533D" w:rsidRDefault="0004533D" w:rsidP="000375CC">
            <w:pPr>
              <w:pStyle w:val="TableText"/>
              <w:kinsoku w:val="0"/>
              <w:textAlignment w:val="top"/>
            </w:pPr>
            <w:r w:rsidRPr="0004533D">
              <w:t>HH3C-DLDP2-MIB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w:t>
            </w:r>
            <w:r w:rsidRPr="0004533D">
              <w:rPr>
                <w:rFonts w:hint="eastAsia"/>
              </w:rPr>
              <w:t>RmonExtR</w:t>
            </w:r>
            <w:r w:rsidRPr="0004533D">
              <w:t>isingAlarm</w:t>
            </w:r>
            <w:r w:rsidRPr="0004533D">
              <w:rPr>
                <w:rFonts w:hint="eastAsia"/>
              </w:rPr>
              <w:t xml:space="preserve"> </w:t>
            </w:r>
            <w:r w:rsidRPr="0004533D">
              <w:t>(1.3.6.1.4.1.25506.2.125.0.1)</w:t>
            </w:r>
          </w:p>
        </w:tc>
        <w:tc>
          <w:tcPr>
            <w:tcW w:w="2232" w:type="dxa"/>
          </w:tcPr>
          <w:p w:rsidR="0004533D" w:rsidRPr="0004533D" w:rsidRDefault="0004533D" w:rsidP="000375CC">
            <w:pPr>
              <w:pStyle w:val="TableText"/>
              <w:kinsoku w:val="0"/>
              <w:textAlignment w:val="top"/>
            </w:pPr>
            <w:r w:rsidRPr="0004533D">
              <w:rPr>
                <w:rFonts w:hint="eastAsia"/>
              </w:rPr>
              <w:t>HH3C-RMON-EXT2-MIB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w:t>
            </w:r>
            <w:r w:rsidRPr="0004533D">
              <w:rPr>
                <w:rFonts w:hint="eastAsia"/>
              </w:rPr>
              <w:t>RmonExtFall</w:t>
            </w:r>
            <w:r w:rsidRPr="0004533D">
              <w:t>ingAlarm</w:t>
            </w:r>
            <w:r w:rsidRPr="0004533D">
              <w:rPr>
                <w:rFonts w:hint="eastAsia"/>
              </w:rPr>
              <w:t xml:space="preserve"> </w:t>
            </w:r>
            <w:r w:rsidRPr="0004533D">
              <w:t>(1.3.6.1.4.1.25506.2.125.0.</w:t>
            </w:r>
            <w:r w:rsidRPr="0004533D">
              <w:rPr>
                <w:rFonts w:hint="eastAsia"/>
              </w:rPr>
              <w:t>2</w:t>
            </w:r>
            <w:r w:rsidRPr="0004533D">
              <w:t>)</w:t>
            </w:r>
          </w:p>
        </w:tc>
        <w:tc>
          <w:tcPr>
            <w:tcW w:w="2232" w:type="dxa"/>
          </w:tcPr>
          <w:p w:rsidR="0004533D" w:rsidRPr="0004533D" w:rsidRDefault="0004533D" w:rsidP="000375CC">
            <w:pPr>
              <w:pStyle w:val="TableText"/>
              <w:kinsoku w:val="0"/>
              <w:textAlignment w:val="top"/>
            </w:pPr>
            <w:r w:rsidRPr="0004533D">
              <w:rPr>
                <w:rFonts w:hint="eastAsia"/>
              </w:rPr>
              <w:t>HH3C-RMON-EXT2-MIB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hh3cIPsecTunnelStartV2 (1.3.6.1.4.1.25506.2.126.1.9.0.1)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hh3cIPsecTunnelStopV2 (1.3.6.1.4.1.25506.2.126.1.9.0.</w:t>
            </w:r>
            <w:r w:rsidRPr="0004533D">
              <w:rPr>
                <w:rFonts w:hint="eastAsia"/>
              </w:rPr>
              <w:t>2</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hh3cIPsecNoSaFailureV2 (1.3.6.1.4.1.25506.2.126.1.9.0.</w:t>
            </w:r>
            <w:r w:rsidRPr="0004533D">
              <w:rPr>
                <w:rFonts w:hint="eastAsia"/>
              </w:rPr>
              <w:t>3</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hh3cIPsecAuthFailFailureV2 (1.3.6.1.4.1.25506.2.126.1.9.0.</w:t>
            </w:r>
            <w:r w:rsidRPr="0004533D">
              <w:rPr>
                <w:rFonts w:hint="eastAsia"/>
              </w:rPr>
              <w:t>4</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hh3cIPsecEncryFailFailureV2 (1.3.6.1.4.1.25506.2.126.1.9.0.</w:t>
            </w:r>
            <w:r w:rsidRPr="0004533D">
              <w:rPr>
                <w:rFonts w:hint="eastAsia"/>
              </w:rPr>
              <w:t>5</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hh3cIPsecDecryFailFailureV2 (1.3.6.1.4.1.25506.2.126.1.9.0.</w:t>
            </w:r>
            <w:r w:rsidRPr="0004533D">
              <w:rPr>
                <w:rFonts w:hint="eastAsia"/>
              </w:rPr>
              <w:t>6</w:t>
            </w:r>
            <w:r w:rsidRPr="0004533D">
              <w:lastRenderedPageBreak/>
              <w:t xml:space="preserve">) </w:t>
            </w:r>
          </w:p>
        </w:tc>
        <w:tc>
          <w:tcPr>
            <w:tcW w:w="2232" w:type="dxa"/>
          </w:tcPr>
          <w:p w:rsidR="0004533D" w:rsidRPr="0004533D" w:rsidRDefault="0004533D" w:rsidP="000375CC">
            <w:pPr>
              <w:pStyle w:val="TableText"/>
              <w:kinsoku w:val="0"/>
              <w:textAlignment w:val="top"/>
            </w:pPr>
            <w:r w:rsidRPr="0004533D">
              <w:lastRenderedPageBreak/>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lastRenderedPageBreak/>
              <w:t>hh3cIPsecInvalidSaFailureV2 (1.3.6.1.4.1.25506.2.126.1.9.0.</w:t>
            </w:r>
            <w:r w:rsidRPr="0004533D">
              <w:rPr>
                <w:rFonts w:hint="eastAsia"/>
              </w:rPr>
              <w:t>7</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hh3cIPsecPolicyAddV2 (1.3.6.1.4.1.25506.2.126.1.9.0.</w:t>
            </w:r>
            <w:r w:rsidRPr="0004533D">
              <w:rPr>
                <w:rFonts w:hint="eastAsia"/>
              </w:rPr>
              <w:t>8</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hh3cIPsecPolicyDelV2 (1.3.6.1.4.1.25506.2.126.1.9.0.</w:t>
            </w:r>
            <w:r w:rsidRPr="0004533D">
              <w:rPr>
                <w:rFonts w:hint="eastAsia"/>
              </w:rPr>
              <w:t>9</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hh3cIPsecPolicyAttachV2 (1.3.6.1.4.1.25506.2.126.1.9.0.1</w:t>
            </w:r>
            <w:r w:rsidRPr="0004533D">
              <w:rPr>
                <w:rFonts w:hint="eastAsia"/>
              </w:rPr>
              <w:t>0</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hh3cIPsecPolicyDetachV2 (1.3.6.1.4.1.25506.2.126.1.9.0.1</w:t>
            </w:r>
            <w:r w:rsidRPr="0004533D">
              <w:rPr>
                <w:rFonts w:hint="eastAsia"/>
              </w:rPr>
              <w:t>1</w:t>
            </w:r>
            <w:r w:rsidRPr="0004533D">
              <w:t xml:space="preserve">) </w:t>
            </w:r>
          </w:p>
        </w:tc>
        <w:tc>
          <w:tcPr>
            <w:tcW w:w="2232" w:type="dxa"/>
          </w:tcPr>
          <w:p w:rsidR="0004533D" w:rsidRPr="0004533D" w:rsidRDefault="0004533D" w:rsidP="000375CC">
            <w:pPr>
              <w:pStyle w:val="TableText"/>
              <w:kinsoku w:val="0"/>
              <w:textAlignment w:val="top"/>
            </w:pPr>
            <w:r w:rsidRPr="0004533D">
              <w:t>HH3C-IPSEC-MONITOR-V2-MIB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hh3cVsanDmDomainIdNotAssignedNotify</w:t>
            </w:r>
          </w:p>
          <w:p w:rsidR="0004533D" w:rsidRPr="0004533D" w:rsidRDefault="0004533D" w:rsidP="000375CC">
            <w:pPr>
              <w:pStyle w:val="TableText"/>
              <w:kinsoku w:val="0"/>
              <w:textAlignment w:val="top"/>
            </w:pPr>
            <w:r w:rsidRPr="0004533D">
              <w:t>(1.3.6.1.4.1.25506.2.127</w:t>
            </w:r>
            <w:r w:rsidRPr="0004533D">
              <w:rPr>
                <w:rFonts w:hint="eastAsia"/>
              </w:rPr>
              <w:t>.1.1.3.0.1</w:t>
            </w:r>
            <w:r w:rsidRPr="0004533D">
              <w:t>)</w:t>
            </w:r>
          </w:p>
        </w:tc>
        <w:tc>
          <w:tcPr>
            <w:tcW w:w="2232" w:type="dxa"/>
          </w:tcPr>
          <w:p w:rsidR="0004533D" w:rsidRPr="0004533D" w:rsidRDefault="0004533D" w:rsidP="000375CC">
            <w:pPr>
              <w:pStyle w:val="TableText"/>
              <w:kinsoku w:val="0"/>
              <w:textAlignment w:val="top"/>
            </w:pPr>
            <w:r w:rsidRPr="0004533D">
              <w:rPr>
                <w:rFonts w:hint="eastAsia"/>
              </w:rPr>
              <w:t>HH3C-VSAN-MIB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hh3cVsanDmNewPrincipalSwitchNotify</w:t>
            </w:r>
          </w:p>
          <w:p w:rsidR="0004533D" w:rsidRPr="0004533D" w:rsidRDefault="0004533D" w:rsidP="000375CC">
            <w:pPr>
              <w:pStyle w:val="TableText"/>
              <w:kinsoku w:val="0"/>
              <w:textAlignment w:val="top"/>
            </w:pPr>
            <w:r w:rsidRPr="0004533D">
              <w:rPr>
                <w:rFonts w:hint="eastAsia"/>
              </w:rPr>
              <w:t>(</w:t>
            </w:r>
            <w:r w:rsidRPr="0004533D">
              <w:t>1.3.6.1.4.1.25506.2.127</w:t>
            </w:r>
            <w:r w:rsidRPr="0004533D">
              <w:rPr>
                <w:rFonts w:hint="eastAsia"/>
              </w:rPr>
              <w:t>.1.1.3.0.2)</w:t>
            </w:r>
          </w:p>
        </w:tc>
        <w:tc>
          <w:tcPr>
            <w:tcW w:w="2232" w:type="dxa"/>
          </w:tcPr>
          <w:p w:rsidR="0004533D" w:rsidRPr="0004533D" w:rsidRDefault="0004533D" w:rsidP="000375CC">
            <w:pPr>
              <w:pStyle w:val="TableText"/>
              <w:kinsoku w:val="0"/>
              <w:textAlignment w:val="top"/>
            </w:pPr>
            <w:r w:rsidRPr="0004533D">
              <w:rPr>
                <w:rFonts w:hint="eastAsia"/>
              </w:rPr>
              <w:t>HH3C-VSAN-MIB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hh3cVsanDmFabricChangeNotify</w:t>
            </w:r>
          </w:p>
          <w:p w:rsidR="0004533D" w:rsidRPr="0004533D" w:rsidRDefault="0004533D" w:rsidP="000375CC">
            <w:pPr>
              <w:pStyle w:val="TableText"/>
              <w:kinsoku w:val="0"/>
              <w:textAlignment w:val="top"/>
            </w:pPr>
            <w:r w:rsidRPr="0004533D">
              <w:rPr>
                <w:rFonts w:hint="eastAsia"/>
              </w:rPr>
              <w:t>(</w:t>
            </w:r>
            <w:r w:rsidRPr="0004533D">
              <w:t>1.3.6.1.4.1.25506.2.127</w:t>
            </w:r>
            <w:r w:rsidRPr="0004533D">
              <w:rPr>
                <w:rFonts w:hint="eastAsia"/>
              </w:rPr>
              <w:t>.1.1.3.0.3)</w:t>
            </w:r>
          </w:p>
        </w:tc>
        <w:tc>
          <w:tcPr>
            <w:tcW w:w="2232" w:type="dxa"/>
          </w:tcPr>
          <w:p w:rsidR="0004533D" w:rsidRPr="0004533D" w:rsidRDefault="0004533D" w:rsidP="000375CC">
            <w:pPr>
              <w:pStyle w:val="TableText"/>
              <w:kinsoku w:val="0"/>
              <w:textAlignment w:val="top"/>
            </w:pPr>
            <w:r w:rsidRPr="0004533D">
              <w:rPr>
                <w:rFonts w:hint="eastAsia"/>
              </w:rPr>
              <w:t>HH3C-VSAN-MIB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hh3cVsanDmDomainIdChangeNotify</w:t>
            </w:r>
          </w:p>
        </w:tc>
        <w:tc>
          <w:tcPr>
            <w:tcW w:w="2232" w:type="dxa"/>
          </w:tcPr>
          <w:p w:rsidR="0004533D" w:rsidRPr="0004533D" w:rsidRDefault="0004533D" w:rsidP="000375CC">
            <w:pPr>
              <w:pStyle w:val="TableText"/>
              <w:kinsoku w:val="0"/>
              <w:textAlignment w:val="top"/>
            </w:pPr>
            <w:r w:rsidRPr="0004533D">
              <w:t>HH3C-VSAN-MIB</w:t>
            </w:r>
          </w:p>
        </w:tc>
        <w:tc>
          <w:tcPr>
            <w:tcW w:w="3470" w:type="dxa"/>
          </w:tcPr>
          <w:p w:rsidR="0004533D" w:rsidRPr="0004533D" w:rsidRDefault="0004533D" w:rsidP="000375CC">
            <w:pPr>
              <w:pStyle w:val="TableText"/>
              <w:kinsoku w:val="0"/>
              <w:textAlignment w:val="top"/>
            </w:pPr>
            <w:r w:rsidRPr="0004533D">
              <w:t>This event will be triggered if the Domain ID of the local switch changed in a VSAN.</w:t>
            </w:r>
          </w:p>
        </w:tc>
      </w:tr>
      <w:tr w:rsidR="0004533D" w:rsidRPr="00C66723" w:rsidTr="000375CC">
        <w:tc>
          <w:tcPr>
            <w:tcW w:w="2628" w:type="dxa"/>
          </w:tcPr>
          <w:p w:rsidR="0004533D" w:rsidRPr="0004533D" w:rsidRDefault="0004533D" w:rsidP="000375CC">
            <w:pPr>
              <w:pStyle w:val="TableText"/>
              <w:kinsoku w:val="0"/>
              <w:textAlignment w:val="top"/>
            </w:pPr>
            <w:r w:rsidRPr="0004533D">
              <w:t>hh3cSanAgg</w:t>
            </w:r>
            <w:r w:rsidRPr="0004533D">
              <w:rPr>
                <w:rFonts w:hint="eastAsia"/>
              </w:rPr>
              <w:t>Group</w:t>
            </w:r>
            <w:r w:rsidRPr="0004533D">
              <w:t>SpeedChange</w:t>
            </w:r>
            <w:r w:rsidRPr="0004533D">
              <w:rPr>
                <w:rFonts w:hint="eastAsia"/>
              </w:rPr>
              <w:t xml:space="preserve"> </w:t>
            </w:r>
            <w:r w:rsidRPr="0004533D">
              <w:t>(1.3.6.1.4.1.25506.2.127.</w:t>
            </w:r>
            <w:r w:rsidRPr="0004533D">
              <w:rPr>
                <w:rFonts w:hint="eastAsia"/>
              </w:rPr>
              <w:t>2.4</w:t>
            </w:r>
            <w:r w:rsidRPr="0004533D">
              <w:t xml:space="preserve">.0.1) </w:t>
            </w:r>
          </w:p>
        </w:tc>
        <w:tc>
          <w:tcPr>
            <w:tcW w:w="2232" w:type="dxa"/>
          </w:tcPr>
          <w:p w:rsidR="0004533D" w:rsidRPr="0004533D" w:rsidRDefault="0004533D" w:rsidP="000375CC">
            <w:pPr>
              <w:pStyle w:val="TableText"/>
              <w:kinsoku w:val="0"/>
              <w:textAlignment w:val="top"/>
            </w:pPr>
            <w:r w:rsidRPr="0004533D">
              <w:rPr>
                <w:rFonts w:hint="eastAsia"/>
              </w:rPr>
              <w:t>HH3C-SAN-AGG-MIB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hh3cSanAggMemberInactive (1.3.6.1.4.1.25506.2.127.</w:t>
            </w:r>
            <w:r w:rsidRPr="0004533D">
              <w:rPr>
                <w:rFonts w:hint="eastAsia"/>
              </w:rPr>
              <w:t>2.4</w:t>
            </w:r>
            <w:r w:rsidRPr="0004533D">
              <w:t>.0.2)</w:t>
            </w:r>
          </w:p>
        </w:tc>
        <w:tc>
          <w:tcPr>
            <w:tcW w:w="2232" w:type="dxa"/>
          </w:tcPr>
          <w:p w:rsidR="0004533D" w:rsidRPr="0004533D" w:rsidRDefault="0004533D" w:rsidP="000375CC">
            <w:pPr>
              <w:pStyle w:val="TableText"/>
              <w:kinsoku w:val="0"/>
              <w:textAlignment w:val="top"/>
            </w:pPr>
            <w:r w:rsidRPr="0004533D">
              <w:rPr>
                <w:rFonts w:hint="eastAsia"/>
              </w:rPr>
              <w:t>HH3C-SAN-AGG-MIB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hh3cSanAggMemberActive</w:t>
            </w:r>
            <w:r w:rsidRPr="0004533D">
              <w:rPr>
                <w:rFonts w:hint="eastAsia"/>
              </w:rPr>
              <w:t xml:space="preserve"> </w:t>
            </w:r>
            <w:r w:rsidRPr="0004533D">
              <w:t>(1.3.6.1.4.1.25506.2.127.</w:t>
            </w:r>
            <w:r w:rsidRPr="0004533D">
              <w:rPr>
                <w:rFonts w:hint="eastAsia"/>
              </w:rPr>
              <w:t>2.4</w:t>
            </w:r>
            <w:r w:rsidRPr="0004533D">
              <w:t>.0.3)</w:t>
            </w:r>
          </w:p>
        </w:tc>
        <w:tc>
          <w:tcPr>
            <w:tcW w:w="2232" w:type="dxa"/>
          </w:tcPr>
          <w:p w:rsidR="0004533D" w:rsidRPr="0004533D" w:rsidRDefault="0004533D" w:rsidP="000375CC">
            <w:pPr>
              <w:pStyle w:val="TableText"/>
              <w:kinsoku w:val="0"/>
              <w:textAlignment w:val="top"/>
            </w:pPr>
            <w:r w:rsidRPr="0004533D">
              <w:rPr>
                <w:rFonts w:hint="eastAsia"/>
              </w:rPr>
              <w:t>HH3C-SAN-AGG-MIB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hh3cFcTraceRouteCompletionNotify</w:t>
            </w:r>
            <w:r w:rsidRPr="0004533D" w:rsidDel="00B90757">
              <w:rPr>
                <w:rFonts w:hint="eastAsia"/>
              </w:rPr>
              <w:t xml:space="preserve"> </w:t>
            </w:r>
          </w:p>
          <w:p w:rsidR="0004533D" w:rsidRPr="0004533D" w:rsidRDefault="0004533D" w:rsidP="000375CC">
            <w:pPr>
              <w:pStyle w:val="TableText"/>
              <w:kinsoku w:val="0"/>
              <w:textAlignment w:val="top"/>
            </w:pPr>
            <w:r w:rsidRPr="0004533D">
              <w:t>(1.3.6.1.4.1.25506.2.127.</w:t>
            </w:r>
            <w:r w:rsidRPr="0004533D">
              <w:rPr>
                <w:rFonts w:hint="eastAsia"/>
              </w:rPr>
              <w:t>4</w:t>
            </w:r>
            <w:r w:rsidRPr="0004533D">
              <w:t>.1.</w:t>
            </w:r>
            <w:r w:rsidRPr="0004533D">
              <w:rPr>
                <w:rFonts w:hint="eastAsia"/>
              </w:rPr>
              <w:t>3</w:t>
            </w:r>
            <w:r w:rsidRPr="0004533D">
              <w:t>.</w:t>
            </w:r>
            <w:r w:rsidRPr="0004533D">
              <w:rPr>
                <w:rFonts w:hint="eastAsia"/>
              </w:rPr>
              <w:t>0.</w:t>
            </w:r>
            <w:r w:rsidRPr="0004533D">
              <w:t>1)</w:t>
            </w:r>
          </w:p>
        </w:tc>
        <w:tc>
          <w:tcPr>
            <w:tcW w:w="2232" w:type="dxa"/>
          </w:tcPr>
          <w:p w:rsidR="0004533D" w:rsidRPr="0004533D" w:rsidRDefault="0004533D" w:rsidP="000375CC">
            <w:pPr>
              <w:pStyle w:val="TableText"/>
              <w:kinsoku w:val="0"/>
              <w:textAlignment w:val="top"/>
            </w:pPr>
            <w:r w:rsidRPr="0004533D">
              <w:rPr>
                <w:rFonts w:hint="eastAsia"/>
              </w:rPr>
              <w:t>HH3C-FC-TRACE-ROUTE-MIB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hh3cFcPingCompletionNotify</w:t>
            </w:r>
          </w:p>
          <w:p w:rsidR="0004533D" w:rsidRPr="0004533D" w:rsidRDefault="0004533D" w:rsidP="000375CC">
            <w:pPr>
              <w:pStyle w:val="TableText"/>
              <w:kinsoku w:val="0"/>
              <w:textAlignment w:val="top"/>
            </w:pPr>
            <w:r w:rsidRPr="0004533D">
              <w:lastRenderedPageBreak/>
              <w:t>(1.3.6.1.4.1.25506.2.127.</w:t>
            </w:r>
            <w:r w:rsidRPr="0004533D">
              <w:rPr>
                <w:rFonts w:hint="eastAsia"/>
              </w:rPr>
              <w:t>5</w:t>
            </w:r>
            <w:r w:rsidRPr="0004533D">
              <w:t>.1.</w:t>
            </w:r>
            <w:r w:rsidRPr="0004533D">
              <w:rPr>
                <w:rFonts w:hint="eastAsia"/>
              </w:rPr>
              <w:t>3</w:t>
            </w:r>
            <w:r w:rsidRPr="0004533D">
              <w:t>.</w:t>
            </w:r>
            <w:r w:rsidRPr="0004533D">
              <w:rPr>
                <w:rFonts w:hint="eastAsia"/>
              </w:rPr>
              <w:t>0.</w:t>
            </w:r>
            <w:r w:rsidRPr="0004533D">
              <w:t xml:space="preserve">1) </w:t>
            </w:r>
          </w:p>
        </w:tc>
        <w:tc>
          <w:tcPr>
            <w:tcW w:w="2232" w:type="dxa"/>
          </w:tcPr>
          <w:p w:rsidR="0004533D" w:rsidRPr="0004533D" w:rsidRDefault="0004533D" w:rsidP="000375CC">
            <w:pPr>
              <w:pStyle w:val="TableText"/>
              <w:kinsoku w:val="0"/>
              <w:textAlignment w:val="top"/>
            </w:pPr>
            <w:r w:rsidRPr="0004533D">
              <w:rPr>
                <w:rFonts w:hint="eastAsia"/>
              </w:rPr>
              <w:lastRenderedPageBreak/>
              <w:t>HH3C-FC-PING-MIB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lastRenderedPageBreak/>
              <w:t xml:space="preserve">hh3cFcZsDefaultZoneChangedNotify </w:t>
            </w:r>
            <w:r w:rsidRPr="0004533D">
              <w:t>(1.3.6.1.4.1.25506.2.127.9.1.4.0.</w:t>
            </w:r>
            <w:r w:rsidRPr="0004533D">
              <w:rPr>
                <w:rFonts w:hint="eastAsia"/>
              </w:rPr>
              <w:t>1</w:t>
            </w:r>
            <w:r w:rsidRPr="0004533D">
              <w:t>)</w:t>
            </w:r>
          </w:p>
        </w:tc>
        <w:tc>
          <w:tcPr>
            <w:tcW w:w="2232" w:type="dxa"/>
          </w:tcPr>
          <w:p w:rsidR="0004533D" w:rsidRPr="0004533D" w:rsidRDefault="0004533D" w:rsidP="000375CC">
            <w:pPr>
              <w:pStyle w:val="TableText"/>
              <w:kinsoku w:val="0"/>
              <w:textAlignment w:val="top"/>
            </w:pPr>
            <w:r w:rsidRPr="0004533D">
              <w:rPr>
                <w:rFonts w:hint="eastAsia"/>
              </w:rPr>
              <w:t>HH3C-FC-ZONE-SERVER-MIB</w:t>
            </w:r>
          </w:p>
        </w:tc>
        <w:tc>
          <w:tcPr>
            <w:tcW w:w="3470" w:type="dxa"/>
          </w:tcPr>
          <w:p w:rsidR="0004533D" w:rsidRPr="0004533D" w:rsidRDefault="0004533D" w:rsidP="000375CC">
            <w:pPr>
              <w:pStyle w:val="TableText"/>
              <w:kinsoku w:val="0"/>
              <w:textAlignment w:val="top"/>
            </w:pPr>
            <w:r w:rsidRPr="0004533D">
              <w:rPr>
                <w:rFonts w:hint="eastAsia"/>
              </w:rPr>
              <w:t>The trap of SNMP is generated when the Default Zone setting of a specified VSAN changes.</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 xml:space="preserve">hh3cFcZsHardZoneChangedNotify </w:t>
            </w:r>
            <w:r w:rsidRPr="0004533D">
              <w:t>(1.3.6.1.4.1.25506.2.127.9.1.4.0.</w:t>
            </w:r>
            <w:r w:rsidRPr="0004533D">
              <w:rPr>
                <w:rFonts w:hint="eastAsia"/>
              </w:rPr>
              <w:t>2</w:t>
            </w:r>
            <w:r w:rsidRPr="0004533D">
              <w:t>)</w:t>
            </w:r>
          </w:p>
        </w:tc>
        <w:tc>
          <w:tcPr>
            <w:tcW w:w="2232" w:type="dxa"/>
          </w:tcPr>
          <w:p w:rsidR="0004533D" w:rsidRPr="0004533D" w:rsidRDefault="0004533D" w:rsidP="000375CC">
            <w:pPr>
              <w:pStyle w:val="TableText"/>
              <w:kinsoku w:val="0"/>
              <w:textAlignment w:val="top"/>
            </w:pPr>
            <w:r w:rsidRPr="0004533D">
              <w:rPr>
                <w:rFonts w:hint="eastAsia"/>
              </w:rPr>
              <w:t>HH3C-FC-ZONE-SERVER-MIB</w:t>
            </w:r>
          </w:p>
        </w:tc>
        <w:tc>
          <w:tcPr>
            <w:tcW w:w="3470" w:type="dxa"/>
          </w:tcPr>
          <w:p w:rsidR="0004533D" w:rsidRPr="0004533D" w:rsidRDefault="0004533D" w:rsidP="000375CC">
            <w:pPr>
              <w:pStyle w:val="TableText"/>
              <w:kinsoku w:val="0"/>
              <w:textAlignment w:val="top"/>
            </w:pPr>
            <w:r w:rsidRPr="0004533D">
              <w:rPr>
                <w:rFonts w:hint="eastAsia"/>
              </w:rPr>
              <w:t>The trap of SNMP is generated when the hard Zone status of a specified VSAN changes.</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 xml:space="preserve">hh3cFcZsMergeFailedNotify </w:t>
            </w:r>
            <w:r w:rsidRPr="0004533D">
              <w:t>(1.3.6.1.4.1.25506.2.127.9.1.4.0.</w:t>
            </w:r>
            <w:r w:rsidRPr="0004533D">
              <w:rPr>
                <w:rFonts w:hint="eastAsia"/>
              </w:rPr>
              <w:t>3</w:t>
            </w:r>
            <w:r w:rsidRPr="0004533D">
              <w:t>)</w:t>
            </w:r>
          </w:p>
        </w:tc>
        <w:tc>
          <w:tcPr>
            <w:tcW w:w="2232" w:type="dxa"/>
          </w:tcPr>
          <w:p w:rsidR="0004533D" w:rsidRPr="0004533D" w:rsidRDefault="0004533D" w:rsidP="000375CC">
            <w:pPr>
              <w:pStyle w:val="TableText"/>
              <w:kinsoku w:val="0"/>
              <w:textAlignment w:val="top"/>
            </w:pPr>
            <w:r w:rsidRPr="0004533D">
              <w:rPr>
                <w:rFonts w:hint="eastAsia"/>
              </w:rPr>
              <w:t>HH3C-FC-ZONE-SERVER-MIB</w:t>
            </w:r>
          </w:p>
        </w:tc>
        <w:tc>
          <w:tcPr>
            <w:tcW w:w="3470" w:type="dxa"/>
          </w:tcPr>
          <w:p w:rsidR="0004533D" w:rsidRPr="0004533D" w:rsidRDefault="0004533D" w:rsidP="000375CC">
            <w:pPr>
              <w:pStyle w:val="TableText"/>
              <w:kinsoku w:val="0"/>
              <w:textAlignment w:val="top"/>
            </w:pPr>
            <w:r w:rsidRPr="0004533D">
              <w:rPr>
                <w:rFonts w:hint="eastAsia"/>
              </w:rPr>
              <w:t>The trap of SNMP is generated when a Zone merge failure occurs.</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 xml:space="preserve">hh3cFcZsMergeSucceededNotify </w:t>
            </w:r>
            <w:r w:rsidRPr="0004533D">
              <w:t>(1.3.6.1.4.1.25506.2.127.9.1.4.0.</w:t>
            </w:r>
            <w:r w:rsidRPr="0004533D">
              <w:rPr>
                <w:rFonts w:hint="eastAsia"/>
              </w:rPr>
              <w:t>4</w:t>
            </w:r>
            <w:r w:rsidRPr="0004533D">
              <w:t>)</w:t>
            </w:r>
          </w:p>
        </w:tc>
        <w:tc>
          <w:tcPr>
            <w:tcW w:w="2232" w:type="dxa"/>
          </w:tcPr>
          <w:p w:rsidR="0004533D" w:rsidRPr="0004533D" w:rsidRDefault="0004533D" w:rsidP="000375CC">
            <w:pPr>
              <w:pStyle w:val="TableText"/>
              <w:kinsoku w:val="0"/>
              <w:textAlignment w:val="top"/>
            </w:pPr>
            <w:r w:rsidRPr="0004533D">
              <w:rPr>
                <w:rFonts w:hint="eastAsia"/>
              </w:rPr>
              <w:t>HH3C-FC-ZONE-SERVER-MIB</w:t>
            </w:r>
          </w:p>
        </w:tc>
        <w:tc>
          <w:tcPr>
            <w:tcW w:w="3470" w:type="dxa"/>
          </w:tcPr>
          <w:p w:rsidR="0004533D" w:rsidRPr="0004533D" w:rsidRDefault="0004533D" w:rsidP="000375CC">
            <w:pPr>
              <w:pStyle w:val="TableText"/>
              <w:kinsoku w:val="0"/>
              <w:textAlignment w:val="top"/>
            </w:pPr>
            <w:r w:rsidRPr="0004533D">
              <w:rPr>
                <w:rFonts w:hint="eastAsia"/>
              </w:rPr>
              <w:t>The trap of SNMP is generated when a successful Zone merge occurs.</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 xml:space="preserve">hh3cFcZsActivationCompletedNotify </w:t>
            </w:r>
            <w:r w:rsidRPr="0004533D">
              <w:t>(1.3.6.1.4.1.25506.2.127.9.1.4.0.</w:t>
            </w:r>
            <w:r w:rsidRPr="0004533D">
              <w:rPr>
                <w:rFonts w:hint="eastAsia"/>
              </w:rPr>
              <w:t>5</w:t>
            </w:r>
            <w:r w:rsidRPr="0004533D">
              <w:t>)</w:t>
            </w:r>
          </w:p>
        </w:tc>
        <w:tc>
          <w:tcPr>
            <w:tcW w:w="2232" w:type="dxa"/>
          </w:tcPr>
          <w:p w:rsidR="0004533D" w:rsidRPr="0004533D" w:rsidRDefault="0004533D" w:rsidP="000375CC">
            <w:pPr>
              <w:pStyle w:val="TableText"/>
              <w:kinsoku w:val="0"/>
              <w:textAlignment w:val="top"/>
            </w:pPr>
            <w:r w:rsidRPr="0004533D">
              <w:rPr>
                <w:rFonts w:hint="eastAsia"/>
              </w:rPr>
              <w:t>HH3C-FC-ZONE-SERVER-MIB</w:t>
            </w:r>
          </w:p>
        </w:tc>
        <w:tc>
          <w:tcPr>
            <w:tcW w:w="3470" w:type="dxa"/>
          </w:tcPr>
          <w:p w:rsidR="0004533D" w:rsidRPr="0004533D" w:rsidRDefault="0004533D" w:rsidP="000375CC">
            <w:pPr>
              <w:pStyle w:val="TableText"/>
              <w:kinsoku w:val="0"/>
              <w:textAlignment w:val="top"/>
            </w:pPr>
            <w:r w:rsidRPr="0004533D">
              <w:rPr>
                <w:rFonts w:hint="eastAsia"/>
              </w:rPr>
              <w:t>The trap of SNMP is generated when previous activation or deactivation completes.</w:t>
            </w:r>
          </w:p>
        </w:tc>
      </w:tr>
      <w:tr w:rsidR="0004533D" w:rsidRPr="00C66723" w:rsidTr="000375CC">
        <w:tc>
          <w:tcPr>
            <w:tcW w:w="2628" w:type="dxa"/>
          </w:tcPr>
          <w:p w:rsidR="0004533D" w:rsidRPr="0004533D" w:rsidRDefault="0004533D" w:rsidP="000375CC">
            <w:pPr>
              <w:pStyle w:val="TableText"/>
              <w:kinsoku w:val="0"/>
              <w:textAlignment w:val="top"/>
            </w:pPr>
            <w:r w:rsidRPr="0004533D">
              <w:t>hh3cFcNsPortLoginNotify (1.3.6.1.4.1.25506.2.127.</w:t>
            </w:r>
            <w:r w:rsidRPr="0004533D">
              <w:rPr>
                <w:rFonts w:hint="eastAsia"/>
              </w:rPr>
              <w:t>10</w:t>
            </w:r>
            <w:r w:rsidRPr="0004533D">
              <w:t>.1.1.0.1)</w:t>
            </w:r>
          </w:p>
        </w:tc>
        <w:tc>
          <w:tcPr>
            <w:tcW w:w="2232" w:type="dxa"/>
          </w:tcPr>
          <w:p w:rsidR="0004533D" w:rsidRPr="0004533D" w:rsidRDefault="0004533D" w:rsidP="000375CC">
            <w:pPr>
              <w:pStyle w:val="TableText"/>
              <w:kinsoku w:val="0"/>
              <w:textAlignment w:val="top"/>
            </w:pPr>
            <w:r w:rsidRPr="0004533D">
              <w:t>HH3C-FC-NAME-SERVER-MIB</w:t>
            </w:r>
          </w:p>
        </w:tc>
        <w:tc>
          <w:tcPr>
            <w:tcW w:w="3470" w:type="dxa"/>
          </w:tcPr>
          <w:p w:rsidR="0004533D" w:rsidRPr="0004533D" w:rsidRDefault="0004533D" w:rsidP="000375CC">
            <w:pPr>
              <w:pStyle w:val="TableText"/>
              <w:kinsoku w:val="0"/>
              <w:textAlignment w:val="top"/>
            </w:pPr>
            <w:r w:rsidRPr="0004533D">
              <w:t>This notification will be generated when an entry is added to the Name</w:t>
            </w:r>
            <w:r w:rsidRPr="0004533D">
              <w:rPr>
                <w:rFonts w:hint="eastAsia"/>
              </w:rPr>
              <w:t xml:space="preserve"> </w:t>
            </w:r>
            <w:r w:rsidRPr="0004533D">
              <w:t>Server database by Nx_Port locally logging in.</w:t>
            </w:r>
          </w:p>
        </w:tc>
      </w:tr>
      <w:tr w:rsidR="0004533D" w:rsidRPr="00C66723" w:rsidTr="000375CC">
        <w:tc>
          <w:tcPr>
            <w:tcW w:w="2628" w:type="dxa"/>
          </w:tcPr>
          <w:p w:rsidR="0004533D" w:rsidRPr="0004533D" w:rsidRDefault="0004533D" w:rsidP="000375CC">
            <w:pPr>
              <w:pStyle w:val="TableText"/>
              <w:kinsoku w:val="0"/>
              <w:textAlignment w:val="top"/>
            </w:pPr>
            <w:r w:rsidRPr="0004533D">
              <w:t>hh3cFcNsPortLogoutNotify</w:t>
            </w:r>
            <w:r w:rsidRPr="0004533D">
              <w:rPr>
                <w:rFonts w:hint="eastAsia"/>
              </w:rPr>
              <w:t xml:space="preserve"> </w:t>
            </w:r>
            <w:r w:rsidRPr="0004533D">
              <w:t>(1.3.6.1.4.1.25506.2.127.</w:t>
            </w:r>
            <w:r w:rsidRPr="0004533D">
              <w:rPr>
                <w:rFonts w:hint="eastAsia"/>
              </w:rPr>
              <w:t>10</w:t>
            </w:r>
            <w:r w:rsidRPr="0004533D">
              <w:t>.1.1.0.2)</w:t>
            </w:r>
          </w:p>
        </w:tc>
        <w:tc>
          <w:tcPr>
            <w:tcW w:w="2232" w:type="dxa"/>
          </w:tcPr>
          <w:p w:rsidR="0004533D" w:rsidRPr="0004533D" w:rsidRDefault="0004533D" w:rsidP="000375CC">
            <w:pPr>
              <w:pStyle w:val="TableText"/>
              <w:kinsoku w:val="0"/>
              <w:textAlignment w:val="top"/>
            </w:pPr>
            <w:r w:rsidRPr="0004533D">
              <w:t>HH3C-FC-NAME-SERVER-MIB</w:t>
            </w:r>
          </w:p>
        </w:tc>
        <w:tc>
          <w:tcPr>
            <w:tcW w:w="3470" w:type="dxa"/>
          </w:tcPr>
          <w:p w:rsidR="0004533D" w:rsidRPr="0004533D" w:rsidRDefault="0004533D" w:rsidP="000375CC">
            <w:pPr>
              <w:pStyle w:val="TableText"/>
              <w:kinsoku w:val="0"/>
              <w:textAlignment w:val="top"/>
            </w:pPr>
            <w:r w:rsidRPr="0004533D">
              <w:t>This notification will be generated when an entry is deleted from the Name</w:t>
            </w:r>
            <w:r w:rsidRPr="0004533D">
              <w:rPr>
                <w:rFonts w:hint="eastAsia"/>
              </w:rPr>
              <w:t xml:space="preserve"> </w:t>
            </w:r>
            <w:r w:rsidRPr="0004533D">
              <w:t>Server database by Nx_Port locally logging out.</w:t>
            </w:r>
          </w:p>
        </w:tc>
      </w:tr>
      <w:tr w:rsidR="0004533D" w:rsidRPr="00C66723" w:rsidTr="000375CC">
        <w:tc>
          <w:tcPr>
            <w:tcW w:w="2628" w:type="dxa"/>
          </w:tcPr>
          <w:p w:rsidR="0004533D" w:rsidRPr="0004533D" w:rsidRDefault="0004533D" w:rsidP="000375CC">
            <w:pPr>
              <w:pStyle w:val="TableText"/>
              <w:kinsoku w:val="0"/>
              <w:textAlignment w:val="top"/>
            </w:pPr>
            <w:r w:rsidRPr="0004533D">
              <w:t>hh3cPexPortOnline (1.3.6.1.4.1.25506.2.129.3.0.1)</w:t>
            </w:r>
          </w:p>
        </w:tc>
        <w:tc>
          <w:tcPr>
            <w:tcW w:w="2232" w:type="dxa"/>
          </w:tcPr>
          <w:p w:rsidR="0004533D" w:rsidRPr="0004533D" w:rsidRDefault="0004533D" w:rsidP="000375CC">
            <w:pPr>
              <w:pStyle w:val="TableText"/>
              <w:kinsoku w:val="0"/>
              <w:textAlignment w:val="top"/>
            </w:pPr>
            <w:r w:rsidRPr="0004533D">
              <w:t>HH3C-PEX-MIB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hh3cPexPortOffline (1.3.6.1.4.1.25506.2.129.3.0.2)</w:t>
            </w:r>
          </w:p>
        </w:tc>
        <w:tc>
          <w:tcPr>
            <w:tcW w:w="2232" w:type="dxa"/>
          </w:tcPr>
          <w:p w:rsidR="0004533D" w:rsidRPr="0004533D" w:rsidRDefault="0004533D" w:rsidP="000375CC">
            <w:pPr>
              <w:pStyle w:val="TableText"/>
              <w:kinsoku w:val="0"/>
              <w:textAlignment w:val="top"/>
            </w:pPr>
            <w:r w:rsidRPr="0004533D">
              <w:t>HH3C-PEX-MIB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hh3cPexPhyPortForwarding(1.3.6.1.4.1.25506.2.129.3.0.3)</w:t>
            </w:r>
          </w:p>
        </w:tc>
        <w:tc>
          <w:tcPr>
            <w:tcW w:w="2232" w:type="dxa"/>
          </w:tcPr>
          <w:p w:rsidR="0004533D" w:rsidRPr="0004533D" w:rsidRDefault="0004533D" w:rsidP="000375CC">
            <w:pPr>
              <w:pStyle w:val="TableText"/>
              <w:kinsoku w:val="0"/>
              <w:textAlignment w:val="top"/>
            </w:pPr>
            <w:r w:rsidRPr="0004533D">
              <w:t>HH3C-PEX-MIB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hh3cPexPhyPortBlocked (1.3.6.1.4.1.25506.2.129.3.0.4)</w:t>
            </w:r>
          </w:p>
        </w:tc>
        <w:tc>
          <w:tcPr>
            <w:tcW w:w="2232" w:type="dxa"/>
          </w:tcPr>
          <w:p w:rsidR="0004533D" w:rsidRPr="0004533D" w:rsidRDefault="0004533D" w:rsidP="000375CC">
            <w:pPr>
              <w:pStyle w:val="TableText"/>
              <w:kinsoku w:val="0"/>
              <w:textAlignment w:val="top"/>
            </w:pPr>
            <w:r w:rsidRPr="0004533D">
              <w:t>HH3C-PEX-MIB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hh3cMDCStateChangeToActive (1.3.6.1.4.1.25506.2.136.3.0.1)</w:t>
            </w:r>
          </w:p>
        </w:tc>
        <w:tc>
          <w:tcPr>
            <w:tcW w:w="2232" w:type="dxa"/>
          </w:tcPr>
          <w:p w:rsidR="0004533D" w:rsidRPr="0004533D" w:rsidRDefault="0004533D" w:rsidP="000375CC">
            <w:pPr>
              <w:pStyle w:val="TableText"/>
              <w:kinsoku w:val="0"/>
              <w:textAlignment w:val="top"/>
            </w:pPr>
            <w:r w:rsidRPr="0004533D">
              <w:rPr>
                <w:rFonts w:hint="eastAsia"/>
              </w:rPr>
              <w:t>HH3C-MDC-MIB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hh3cMDCStateChangeToInactive (1.3.6.1.4.1.25506.2.136.3.0.2)</w:t>
            </w:r>
          </w:p>
        </w:tc>
        <w:tc>
          <w:tcPr>
            <w:tcW w:w="2232" w:type="dxa"/>
          </w:tcPr>
          <w:p w:rsidR="0004533D" w:rsidRPr="0004533D" w:rsidRDefault="0004533D" w:rsidP="000375CC">
            <w:pPr>
              <w:pStyle w:val="TableText"/>
              <w:kinsoku w:val="0"/>
              <w:textAlignment w:val="top"/>
            </w:pPr>
            <w:r w:rsidRPr="0004533D">
              <w:rPr>
                <w:rFonts w:hint="eastAsia"/>
              </w:rPr>
              <w:t>HH3C-MDC-MIB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hh3cLicenseOpCompletion</w:t>
            </w:r>
            <w:r w:rsidRPr="0004533D">
              <w:rPr>
                <w:rFonts w:hint="eastAsia"/>
              </w:rPr>
              <w:t xml:space="preserve"> </w:t>
            </w:r>
            <w:r w:rsidRPr="0004533D">
              <w:t>(1.3.6.1.4.1.25506</w:t>
            </w:r>
            <w:r w:rsidRPr="0004533D">
              <w:rPr>
                <w:rFonts w:hint="eastAsia"/>
              </w:rPr>
              <w:t>.</w:t>
            </w:r>
            <w:r w:rsidRPr="0004533D">
              <w:t>2.145.3.</w:t>
            </w:r>
            <w:r w:rsidRPr="0004533D">
              <w:rPr>
                <w:rFonts w:hint="eastAsia"/>
              </w:rPr>
              <w:t>0.1</w:t>
            </w:r>
            <w:r w:rsidRPr="0004533D">
              <w:t>)</w:t>
            </w:r>
          </w:p>
        </w:tc>
        <w:tc>
          <w:tcPr>
            <w:tcW w:w="2232" w:type="dxa"/>
          </w:tcPr>
          <w:p w:rsidR="0004533D" w:rsidRPr="0004533D" w:rsidRDefault="0004533D" w:rsidP="000375CC">
            <w:pPr>
              <w:pStyle w:val="TableText"/>
              <w:kinsoku w:val="0"/>
              <w:textAlignment w:val="top"/>
            </w:pPr>
            <w:r w:rsidRPr="0004533D">
              <w:t>HH3C-LICENSE-MIB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hh3cLicenseActivationFileLost</w:t>
            </w:r>
            <w:r w:rsidRPr="0004533D">
              <w:rPr>
                <w:rFonts w:hint="eastAsia"/>
              </w:rPr>
              <w:t xml:space="preserve"> </w:t>
            </w:r>
            <w:r w:rsidRPr="0004533D">
              <w:t>(1.3.6.1.4.1.25506</w:t>
            </w:r>
            <w:r w:rsidRPr="0004533D">
              <w:rPr>
                <w:rFonts w:hint="eastAsia"/>
              </w:rPr>
              <w:t>.</w:t>
            </w:r>
            <w:r w:rsidRPr="0004533D">
              <w:t>2.145.3.</w:t>
            </w:r>
            <w:r w:rsidRPr="0004533D">
              <w:rPr>
                <w:rFonts w:hint="eastAsia"/>
              </w:rPr>
              <w:t>0.2</w:t>
            </w:r>
            <w:r w:rsidRPr="0004533D">
              <w:t>)</w:t>
            </w:r>
          </w:p>
        </w:tc>
        <w:tc>
          <w:tcPr>
            <w:tcW w:w="2232" w:type="dxa"/>
          </w:tcPr>
          <w:p w:rsidR="0004533D" w:rsidRPr="0004533D" w:rsidRDefault="0004533D" w:rsidP="000375CC">
            <w:pPr>
              <w:pStyle w:val="TableText"/>
              <w:kinsoku w:val="0"/>
              <w:textAlignment w:val="top"/>
            </w:pPr>
            <w:r w:rsidRPr="0004533D">
              <w:rPr>
                <w:rFonts w:hint="eastAsia"/>
              </w:rPr>
              <w:t>HH3C</w:t>
            </w:r>
            <w:r w:rsidRPr="0004533D">
              <w:t>-LICENSE-</w:t>
            </w:r>
            <w:r w:rsidRPr="0004533D">
              <w:rPr>
                <w:rFonts w:hint="eastAsia"/>
              </w:rPr>
              <w:t>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lastRenderedPageBreak/>
              <w:t>hh3cLicenseActivationFileRestored (1.3.6.1.4.1.25506</w:t>
            </w:r>
            <w:r w:rsidRPr="0004533D">
              <w:rPr>
                <w:rFonts w:hint="eastAsia"/>
              </w:rPr>
              <w:t>.</w:t>
            </w:r>
            <w:r w:rsidRPr="0004533D">
              <w:t>2.145.3.</w:t>
            </w:r>
            <w:r w:rsidRPr="0004533D">
              <w:rPr>
                <w:rFonts w:hint="eastAsia"/>
              </w:rPr>
              <w:t>0.3</w:t>
            </w:r>
            <w:r w:rsidRPr="0004533D">
              <w:t>)</w:t>
            </w:r>
          </w:p>
        </w:tc>
        <w:tc>
          <w:tcPr>
            <w:tcW w:w="2232" w:type="dxa"/>
          </w:tcPr>
          <w:p w:rsidR="0004533D" w:rsidRPr="0004533D" w:rsidRDefault="0004533D" w:rsidP="000375CC">
            <w:pPr>
              <w:pStyle w:val="TableText"/>
              <w:kinsoku w:val="0"/>
              <w:textAlignment w:val="top"/>
            </w:pPr>
            <w:r w:rsidRPr="0004533D">
              <w:rPr>
                <w:rFonts w:hint="eastAsia"/>
              </w:rPr>
              <w:t>HH3C</w:t>
            </w:r>
            <w:r w:rsidRPr="0004533D">
              <w:t>-LICENSE-</w:t>
            </w:r>
            <w:r w:rsidRPr="0004533D">
              <w:rPr>
                <w:rFonts w:hint="eastAsia"/>
              </w:rPr>
              <w:t>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hh3cLicenseExpired</w:t>
            </w:r>
            <w:r w:rsidRPr="0004533D">
              <w:rPr>
                <w:rFonts w:hint="eastAsia"/>
              </w:rPr>
              <w:t xml:space="preserve"> </w:t>
            </w:r>
            <w:r w:rsidRPr="0004533D">
              <w:t>(1.3.6.1.4.1.25506</w:t>
            </w:r>
            <w:r w:rsidRPr="0004533D">
              <w:rPr>
                <w:rFonts w:hint="eastAsia"/>
              </w:rPr>
              <w:t>.</w:t>
            </w:r>
            <w:r w:rsidRPr="0004533D">
              <w:t>2.145.3.</w:t>
            </w:r>
            <w:r w:rsidRPr="0004533D">
              <w:rPr>
                <w:rFonts w:hint="eastAsia"/>
              </w:rPr>
              <w:t>0.4</w:t>
            </w:r>
            <w:r w:rsidRPr="0004533D">
              <w:t>)</w:t>
            </w:r>
          </w:p>
        </w:tc>
        <w:tc>
          <w:tcPr>
            <w:tcW w:w="2232" w:type="dxa"/>
          </w:tcPr>
          <w:p w:rsidR="0004533D" w:rsidRPr="0004533D" w:rsidRDefault="0004533D" w:rsidP="000375CC">
            <w:pPr>
              <w:pStyle w:val="TableText"/>
              <w:kinsoku w:val="0"/>
              <w:textAlignment w:val="top"/>
            </w:pPr>
            <w:r w:rsidRPr="0004533D">
              <w:rPr>
                <w:rFonts w:hint="eastAsia"/>
              </w:rPr>
              <w:t>HH3C</w:t>
            </w:r>
            <w:r w:rsidRPr="0004533D">
              <w:t>-LICENSE-</w:t>
            </w:r>
            <w:r w:rsidRPr="0004533D">
              <w:rPr>
                <w:rFonts w:hint="eastAsia"/>
              </w:rPr>
              <w:t>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hh3cLicenseExpir</w:t>
            </w:r>
            <w:r w:rsidRPr="0004533D">
              <w:rPr>
                <w:rFonts w:hint="eastAsia"/>
              </w:rPr>
              <w:t>e</w:t>
            </w:r>
            <w:r w:rsidRPr="0004533D">
              <w:t>Warning</w:t>
            </w:r>
            <w:r w:rsidRPr="0004533D">
              <w:rPr>
                <w:rFonts w:hint="eastAsia"/>
              </w:rPr>
              <w:t xml:space="preserve"> </w:t>
            </w:r>
            <w:r w:rsidRPr="0004533D">
              <w:t>(1.3.6.1.4.1.25506</w:t>
            </w:r>
            <w:r w:rsidRPr="0004533D">
              <w:rPr>
                <w:rFonts w:hint="eastAsia"/>
              </w:rPr>
              <w:t>.</w:t>
            </w:r>
            <w:r w:rsidRPr="0004533D">
              <w:t>2.145.3.</w:t>
            </w:r>
            <w:r w:rsidRPr="0004533D">
              <w:rPr>
                <w:rFonts w:hint="eastAsia"/>
              </w:rPr>
              <w:t>0.5</w:t>
            </w:r>
            <w:r w:rsidRPr="0004533D">
              <w:t>)</w:t>
            </w:r>
          </w:p>
        </w:tc>
        <w:tc>
          <w:tcPr>
            <w:tcW w:w="2232" w:type="dxa"/>
          </w:tcPr>
          <w:p w:rsidR="0004533D" w:rsidRPr="0004533D" w:rsidRDefault="0004533D" w:rsidP="000375CC">
            <w:pPr>
              <w:pStyle w:val="TableText"/>
              <w:kinsoku w:val="0"/>
              <w:textAlignment w:val="top"/>
            </w:pPr>
            <w:r w:rsidRPr="0004533D">
              <w:rPr>
                <w:rFonts w:hint="eastAsia"/>
              </w:rPr>
              <w:t>HH3C</w:t>
            </w:r>
            <w:r w:rsidRPr="0004533D">
              <w:t>-LICENSE-</w:t>
            </w:r>
            <w:r w:rsidRPr="0004533D">
              <w:rPr>
                <w:rFonts w:hint="eastAsia"/>
              </w:rPr>
              <w:t>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hh3cIpRanDcnNeO</w:t>
            </w:r>
            <w:r w:rsidRPr="0004533D">
              <w:rPr>
                <w:rFonts w:hint="eastAsia"/>
              </w:rPr>
              <w:t>n</w:t>
            </w:r>
            <w:r w:rsidRPr="0004533D">
              <w:t>line</w:t>
            </w:r>
          </w:p>
          <w:p w:rsidR="0004533D" w:rsidRPr="0004533D" w:rsidRDefault="0004533D" w:rsidP="000375CC">
            <w:pPr>
              <w:pStyle w:val="TableText"/>
              <w:kinsoku w:val="0"/>
              <w:textAlignment w:val="top"/>
            </w:pPr>
            <w:r w:rsidRPr="0004533D">
              <w:t>(1.3.6.1.4.1.25506.2.152.1.3.0.</w:t>
            </w:r>
            <w:r w:rsidRPr="0004533D">
              <w:rPr>
                <w:rFonts w:hint="eastAsia"/>
              </w:rPr>
              <w:t>1</w:t>
            </w:r>
            <w:r w:rsidRPr="0004533D">
              <w:t>)</w:t>
            </w:r>
          </w:p>
        </w:tc>
        <w:tc>
          <w:tcPr>
            <w:tcW w:w="2232" w:type="dxa"/>
          </w:tcPr>
          <w:p w:rsidR="0004533D" w:rsidRPr="0004533D" w:rsidRDefault="0004533D" w:rsidP="000375CC">
            <w:pPr>
              <w:pStyle w:val="TableText"/>
              <w:kinsoku w:val="0"/>
              <w:textAlignment w:val="top"/>
            </w:pPr>
            <w:r w:rsidRPr="0004533D">
              <w:t>HH3C-IPRAN-DCN-MIB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hh3cIpRanDcnNeOffline</w:t>
            </w:r>
          </w:p>
          <w:p w:rsidR="0004533D" w:rsidRPr="0004533D" w:rsidRDefault="0004533D" w:rsidP="000375CC">
            <w:pPr>
              <w:pStyle w:val="TableText"/>
              <w:kinsoku w:val="0"/>
              <w:textAlignment w:val="top"/>
            </w:pPr>
            <w:r w:rsidRPr="0004533D">
              <w:t>(1.3.6.1.4.1.25506.2.152.1.3.0.2)</w:t>
            </w:r>
          </w:p>
        </w:tc>
        <w:tc>
          <w:tcPr>
            <w:tcW w:w="2232" w:type="dxa"/>
          </w:tcPr>
          <w:p w:rsidR="0004533D" w:rsidRPr="0004533D" w:rsidRDefault="0004533D" w:rsidP="000375CC">
            <w:pPr>
              <w:pStyle w:val="TableText"/>
              <w:kinsoku w:val="0"/>
              <w:textAlignment w:val="top"/>
            </w:pPr>
            <w:r w:rsidRPr="0004533D">
              <w:t>HH3C-IPRAN-DCN-MIB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hh3cWriteSuccessTrap (1.3.6.1.4.1.25506.6.8.1) </w:t>
            </w:r>
          </w:p>
        </w:tc>
        <w:tc>
          <w:tcPr>
            <w:tcW w:w="2232" w:type="dxa"/>
          </w:tcPr>
          <w:p w:rsidR="0004533D" w:rsidRPr="0004533D" w:rsidRDefault="0004533D" w:rsidP="000375CC">
            <w:pPr>
              <w:pStyle w:val="TableText"/>
              <w:kinsoku w:val="0"/>
              <w:textAlignment w:val="top"/>
            </w:pPr>
            <w:r w:rsidRPr="0004533D">
              <w:t>HH3C-COMMON-SYSTEM-MIB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hh3cWriteFailureTrap (1.3.6.1.4.1.25506.6.8.2) </w:t>
            </w:r>
          </w:p>
        </w:tc>
        <w:tc>
          <w:tcPr>
            <w:tcW w:w="2232" w:type="dxa"/>
          </w:tcPr>
          <w:p w:rsidR="0004533D" w:rsidRPr="0004533D" w:rsidRDefault="0004533D" w:rsidP="000375CC">
            <w:pPr>
              <w:pStyle w:val="TableText"/>
              <w:kinsoku w:val="0"/>
              <w:textAlignment w:val="top"/>
            </w:pPr>
            <w:r w:rsidRPr="0004533D">
              <w:t>HH3C-COMMON-SYSTEM-MIB</w:t>
            </w:r>
          </w:p>
        </w:tc>
        <w:tc>
          <w:tcPr>
            <w:tcW w:w="3470" w:type="dxa"/>
          </w:tcPr>
          <w:p w:rsidR="0004533D" w:rsidRPr="0004533D" w:rsidRDefault="0004533D" w:rsidP="000375CC">
            <w:pPr>
              <w:pStyle w:val="TableText"/>
              <w:kinsoku w:val="0"/>
              <w:textAlignment w:val="top"/>
            </w:pPr>
            <w:r w:rsidRPr="0004533D">
              <w:t>Not supported</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hh3cRebootSendTrap (1.3.6.1.4.1.25506.6.8.3) </w:t>
            </w:r>
          </w:p>
        </w:tc>
        <w:tc>
          <w:tcPr>
            <w:tcW w:w="2232" w:type="dxa"/>
          </w:tcPr>
          <w:p w:rsidR="0004533D" w:rsidRPr="0004533D" w:rsidRDefault="0004533D" w:rsidP="000375CC">
            <w:pPr>
              <w:pStyle w:val="TableText"/>
              <w:kinsoku w:val="0"/>
              <w:textAlignment w:val="top"/>
            </w:pPr>
            <w:r w:rsidRPr="0004533D">
              <w:t>HH3C-COMMON-SYSTEM-MIB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hh3cSysColdStartTrap (1.3.6.1.4.1.25506.6.8.4) </w:t>
            </w:r>
          </w:p>
        </w:tc>
        <w:tc>
          <w:tcPr>
            <w:tcW w:w="2232" w:type="dxa"/>
          </w:tcPr>
          <w:p w:rsidR="0004533D" w:rsidRPr="0004533D" w:rsidRDefault="0004533D" w:rsidP="000375CC">
            <w:pPr>
              <w:pStyle w:val="TableText"/>
              <w:kinsoku w:val="0"/>
              <w:textAlignment w:val="top"/>
            </w:pPr>
            <w:r w:rsidRPr="0004533D">
              <w:t>HH3C-COMMON-SYSTEM-MIB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hh3cSysWarmStartTrap (1.3.6.1.4.1.25506.6.8.5) </w:t>
            </w:r>
          </w:p>
        </w:tc>
        <w:tc>
          <w:tcPr>
            <w:tcW w:w="2232" w:type="dxa"/>
          </w:tcPr>
          <w:p w:rsidR="0004533D" w:rsidRPr="0004533D" w:rsidRDefault="0004533D" w:rsidP="000375CC">
            <w:pPr>
              <w:pStyle w:val="TableText"/>
              <w:kinsoku w:val="0"/>
              <w:textAlignment w:val="top"/>
            </w:pPr>
            <w:r w:rsidRPr="0004533D">
              <w:t>HH3C-COMMON-SYSTEM-MIB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h3cNqaProbeTimeOverThreshold(1.3.6.1.4.1.25506.8.3.3.1)</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h3cNqaJitterRTTOverThreshold</w:t>
            </w:r>
          </w:p>
          <w:p w:rsidR="0004533D" w:rsidRPr="0004533D" w:rsidRDefault="0004533D" w:rsidP="000375CC">
            <w:pPr>
              <w:pStyle w:val="TableText"/>
              <w:kinsoku w:val="0"/>
              <w:textAlignment w:val="top"/>
            </w:pPr>
            <w:r w:rsidRPr="0004533D">
              <w:t>(1.3.6.1.4.1.25506.8.3.3.</w:t>
            </w:r>
            <w:r w:rsidRPr="0004533D">
              <w:rPr>
                <w:rFonts w:hint="eastAsia"/>
              </w:rPr>
              <w:t>2</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h3cNqaProbeFailure</w:t>
            </w:r>
          </w:p>
          <w:p w:rsidR="0004533D" w:rsidRPr="0004533D" w:rsidRDefault="0004533D" w:rsidP="000375CC">
            <w:pPr>
              <w:pStyle w:val="TableText"/>
              <w:kinsoku w:val="0"/>
              <w:textAlignment w:val="top"/>
            </w:pPr>
            <w:r w:rsidRPr="0004533D">
              <w:t>(1.3.6.1.4.1.25506.8.3.3.</w:t>
            </w:r>
            <w:r w:rsidRPr="0004533D">
              <w:rPr>
                <w:rFonts w:hint="eastAsia"/>
              </w:rPr>
              <w:t>3</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h3cNqaJitterPacketLoss</w:t>
            </w:r>
          </w:p>
          <w:p w:rsidR="0004533D" w:rsidRPr="0004533D" w:rsidRDefault="0004533D" w:rsidP="000375CC">
            <w:pPr>
              <w:pStyle w:val="TableText"/>
              <w:kinsoku w:val="0"/>
              <w:textAlignment w:val="top"/>
            </w:pPr>
            <w:r w:rsidRPr="0004533D">
              <w:t>(1.3.6.1.4.1.25506.8.3.3.</w:t>
            </w:r>
            <w:r w:rsidRPr="0004533D">
              <w:rPr>
                <w:rFonts w:hint="eastAsia"/>
              </w:rPr>
              <w:t>4</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h3cNqaJitterSDOverThreshold</w:t>
            </w:r>
          </w:p>
          <w:p w:rsidR="0004533D" w:rsidRPr="0004533D" w:rsidRDefault="0004533D" w:rsidP="000375CC">
            <w:pPr>
              <w:pStyle w:val="TableText"/>
              <w:kinsoku w:val="0"/>
              <w:textAlignment w:val="top"/>
            </w:pPr>
            <w:r w:rsidRPr="0004533D">
              <w:t>(1.3.6.1.4.1.25506.8.3.3.</w:t>
            </w:r>
            <w:r w:rsidRPr="0004533D">
              <w:rPr>
                <w:rFonts w:hint="eastAsia"/>
              </w:rPr>
              <w:t>5</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h3cNqaJitterDSOverThreshold</w:t>
            </w:r>
          </w:p>
          <w:p w:rsidR="0004533D" w:rsidRPr="0004533D" w:rsidRDefault="0004533D" w:rsidP="000375CC">
            <w:pPr>
              <w:pStyle w:val="TableText"/>
              <w:kinsoku w:val="0"/>
              <w:textAlignment w:val="top"/>
            </w:pPr>
            <w:r w:rsidRPr="0004533D">
              <w:t>(1.3.6.1.4.1.25506.8.3.3.</w:t>
            </w:r>
            <w:r w:rsidRPr="0004533D">
              <w:rPr>
                <w:rFonts w:hint="eastAsia"/>
              </w:rPr>
              <w:t>6</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h3cNqaICPIFOverThreshold</w:t>
            </w:r>
          </w:p>
          <w:p w:rsidR="0004533D" w:rsidRPr="0004533D" w:rsidRDefault="0004533D" w:rsidP="000375CC">
            <w:pPr>
              <w:pStyle w:val="TableText"/>
              <w:kinsoku w:val="0"/>
              <w:textAlignment w:val="top"/>
            </w:pPr>
            <w:r w:rsidRPr="0004533D">
              <w:t>(1.3.6.1.4.1.25506.8.3.3.</w:t>
            </w:r>
            <w:r w:rsidRPr="0004533D">
              <w:rPr>
                <w:rFonts w:hint="eastAsia"/>
              </w:rPr>
              <w:t>7</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rPr>
                <w:rFonts w:hint="eastAsia"/>
              </w:rPr>
              <w:t>h</w:t>
            </w:r>
            <w:r w:rsidRPr="0004533D">
              <w:t>h3cNqaMOSOverThreshold</w:t>
            </w:r>
          </w:p>
          <w:p w:rsidR="0004533D" w:rsidRPr="0004533D" w:rsidRDefault="0004533D" w:rsidP="000375CC">
            <w:pPr>
              <w:pStyle w:val="TableText"/>
              <w:kinsoku w:val="0"/>
              <w:textAlignment w:val="top"/>
            </w:pPr>
            <w:r w:rsidRPr="0004533D">
              <w:t>(1.3.6.1.4.1.25506.8.3.3.</w:t>
            </w:r>
            <w:r w:rsidRPr="0004533D">
              <w:rPr>
                <w:rFonts w:hint="eastAsia"/>
              </w:rPr>
              <w:t>8</w:t>
            </w:r>
            <w:r w:rsidRPr="0004533D">
              <w:t>)</w:t>
            </w:r>
          </w:p>
        </w:tc>
        <w:tc>
          <w:tcPr>
            <w:tcW w:w="2232" w:type="dxa"/>
          </w:tcPr>
          <w:p w:rsidR="0004533D" w:rsidRPr="0004533D" w:rsidRDefault="0004533D" w:rsidP="000375CC">
            <w:pPr>
              <w:pStyle w:val="TableText"/>
              <w:kinsoku w:val="0"/>
              <w:textAlignment w:val="top"/>
            </w:pPr>
            <w:r w:rsidRPr="0004533D">
              <w:t>HH3C-NQA-MIB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lastRenderedPageBreak/>
              <w:t xml:space="preserve">hh3cAggPortInactiveNotification (1.3.6.1.4.1.25506.8.25.2.2) </w:t>
            </w:r>
          </w:p>
        </w:tc>
        <w:tc>
          <w:tcPr>
            <w:tcW w:w="2232" w:type="dxa"/>
          </w:tcPr>
          <w:p w:rsidR="0004533D" w:rsidRPr="0004533D" w:rsidRDefault="0004533D" w:rsidP="000375CC">
            <w:pPr>
              <w:pStyle w:val="TableText"/>
              <w:kinsoku w:val="0"/>
              <w:textAlignment w:val="top"/>
            </w:pPr>
            <w:r w:rsidRPr="0004533D">
              <w:t>HH3C-LAG-MIB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hh3cAggPortInactiveNotification2 (1.3.6.1.4.1.25506.8.25.2.3) </w:t>
            </w:r>
          </w:p>
        </w:tc>
        <w:tc>
          <w:tcPr>
            <w:tcW w:w="2232" w:type="dxa"/>
          </w:tcPr>
          <w:p w:rsidR="0004533D" w:rsidRPr="0004533D" w:rsidRDefault="0004533D" w:rsidP="000375CC">
            <w:pPr>
              <w:pStyle w:val="TableText"/>
              <w:kinsoku w:val="0"/>
              <w:textAlignment w:val="top"/>
            </w:pPr>
            <w:r w:rsidRPr="0004533D">
              <w:t>HH3C-LAG-MIB</w:t>
            </w:r>
          </w:p>
        </w:tc>
        <w:tc>
          <w:tcPr>
            <w:tcW w:w="3470" w:type="dxa"/>
          </w:tcPr>
          <w:p w:rsidR="0004533D" w:rsidRPr="0004533D" w:rsidRDefault="0004533D" w:rsidP="000375CC">
            <w:pPr>
              <w:pStyle w:val="TableText"/>
              <w:kinsoku w:val="0"/>
              <w:textAlignment w:val="top"/>
            </w:pPr>
            <w:r w:rsidRPr="0004533D">
              <w:t>As per MIB</w:t>
            </w:r>
          </w:p>
        </w:tc>
      </w:tr>
      <w:tr w:rsidR="0004533D" w:rsidRPr="00C66723" w:rsidTr="000375CC">
        <w:tc>
          <w:tcPr>
            <w:tcW w:w="2628" w:type="dxa"/>
          </w:tcPr>
          <w:p w:rsidR="0004533D" w:rsidRPr="0004533D" w:rsidRDefault="0004533D" w:rsidP="000375CC">
            <w:pPr>
              <w:pStyle w:val="TableText"/>
              <w:kinsoku w:val="0"/>
              <w:textAlignment w:val="top"/>
            </w:pPr>
            <w:r w:rsidRPr="0004533D">
              <w:t xml:space="preserve">hh3cAggPortActiveNotification (1.3.6.1.4.1.25506.8.25.2.4) </w:t>
            </w:r>
          </w:p>
        </w:tc>
        <w:tc>
          <w:tcPr>
            <w:tcW w:w="2232" w:type="dxa"/>
          </w:tcPr>
          <w:p w:rsidR="0004533D" w:rsidRPr="0004533D" w:rsidRDefault="0004533D" w:rsidP="000375CC">
            <w:pPr>
              <w:pStyle w:val="TableText"/>
              <w:kinsoku w:val="0"/>
              <w:textAlignment w:val="top"/>
            </w:pPr>
            <w:r w:rsidRPr="0004533D">
              <w:t>HH3C-LAG-MIB</w:t>
            </w:r>
          </w:p>
        </w:tc>
        <w:tc>
          <w:tcPr>
            <w:tcW w:w="3470" w:type="dxa"/>
          </w:tcPr>
          <w:p w:rsidR="0004533D" w:rsidRPr="0004533D" w:rsidRDefault="0004533D" w:rsidP="000375CC">
            <w:pPr>
              <w:pStyle w:val="TableText"/>
              <w:kinsoku w:val="0"/>
              <w:textAlignment w:val="top"/>
            </w:pPr>
            <w:r w:rsidRPr="0004533D">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hh3cpowerfailure(</w:t>
            </w:r>
            <w:r w:rsidRPr="0004533D">
              <w:t>1.3.6.1.4.1.25506.8.35.12.1.1</w:t>
            </w:r>
            <w:r w:rsidRPr="0004533D">
              <w:rPr>
                <w:rFonts w:hint="eastAsia"/>
              </w:rPr>
              <w:t>)</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hh3cPowerNormal(</w:t>
            </w:r>
            <w:r w:rsidRPr="0004533D">
              <w:t>1.3.6.1.4.1.25506.8.35.12.1.</w:t>
            </w:r>
            <w:r w:rsidRPr="0004533D">
              <w:rPr>
                <w:rFonts w:hint="eastAsia"/>
              </w:rPr>
              <w:t>2)</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hh3cPowerRemoved(</w:t>
            </w:r>
            <w:r w:rsidRPr="0004533D">
              <w:t>1.3.6.1.4.1.25506.8.35.12.1.</w:t>
            </w:r>
            <w:r w:rsidRPr="0004533D">
              <w:rPr>
                <w:rFonts w:hint="eastAsia"/>
              </w:rPr>
              <w:t>5)</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hh3cfanfailure(</w:t>
            </w:r>
            <w:r w:rsidRPr="0004533D">
              <w:t>1.3.6.1.4.1.25506.8.35.12.1.</w:t>
            </w:r>
            <w:r w:rsidRPr="0004533D">
              <w:rPr>
                <w:rFonts w:hint="eastAsia"/>
              </w:rPr>
              <w:t>6)</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hh3cFanNormal(</w:t>
            </w:r>
            <w:r w:rsidRPr="0004533D">
              <w:t>1.3.6.1.4.1.25506.8.35.12.1.</w:t>
            </w:r>
            <w:r w:rsidRPr="0004533D">
              <w:rPr>
                <w:rFonts w:hint="eastAsia"/>
              </w:rPr>
              <w:t>7)</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hh3cBoardRemoved(</w:t>
            </w:r>
            <w:r w:rsidRPr="0004533D">
              <w:t>1.3.6.1.4.1.25506.8.35.12.1.</w:t>
            </w:r>
            <w:r w:rsidRPr="0004533D">
              <w:rPr>
                <w:rFonts w:hint="eastAsia"/>
              </w:rPr>
              <w:t>8)</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hh3cBoardInserted(</w:t>
            </w:r>
            <w:r w:rsidRPr="0004533D">
              <w:t>1.3.6.1.4.1.25506.8.35.12.1.</w:t>
            </w:r>
            <w:r w:rsidRPr="0004533D">
              <w:rPr>
                <w:rFonts w:hint="eastAsia"/>
              </w:rPr>
              <w:t>9)</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hh3cBoardFailure(</w:t>
            </w:r>
            <w:r w:rsidRPr="0004533D">
              <w:t>1.3.6.1.4.1.25506.8.35.12.1.1</w:t>
            </w:r>
            <w:r w:rsidRPr="0004533D">
              <w:rPr>
                <w:rFonts w:hint="eastAsia"/>
              </w:rPr>
              <w:t>0)</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hh3cBoardNormal(</w:t>
            </w:r>
            <w:r w:rsidRPr="0004533D">
              <w:t>1.3.6.1.4.1.25506.8.35.12.1.1</w:t>
            </w:r>
            <w:r w:rsidRPr="0004533D">
              <w:rPr>
                <w:rFonts w:hint="eastAsia"/>
              </w:rPr>
              <w:t>1)</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hh3cBoardTemperatureLower(</w:t>
            </w:r>
            <w:r w:rsidRPr="0004533D">
              <w:t>1.3.6.1.4.1.25506.8.35.12.1.1</w:t>
            </w:r>
            <w:r w:rsidRPr="0004533D">
              <w:rPr>
                <w:rFonts w:hint="eastAsia"/>
              </w:rPr>
              <w:t>4)</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t>Not supported</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hh3cBoardTemperatureFromLowerToNormal(</w:t>
            </w:r>
            <w:r w:rsidRPr="0004533D">
              <w:t>1.3.6.1.4.1.25506.8.35.12.1.1</w:t>
            </w:r>
            <w:r w:rsidRPr="0004533D">
              <w:rPr>
                <w:rFonts w:hint="eastAsia"/>
              </w:rPr>
              <w:t>5)</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t>Not supported</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hh3cBoardTemperatureHigher(</w:t>
            </w:r>
            <w:r w:rsidRPr="0004533D">
              <w:t>1.3.6.1.4.1.25506.8.35.12.1.1</w:t>
            </w:r>
            <w:r w:rsidRPr="0004533D">
              <w:rPr>
                <w:rFonts w:hint="eastAsia"/>
              </w:rPr>
              <w:t>6)</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t>Not supported</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hh3cBoardTemperatureFormHigherToNormal(</w:t>
            </w:r>
            <w:r w:rsidRPr="0004533D">
              <w:t>1.3.6.1.4.1.25506.8.35.12.1.1</w:t>
            </w:r>
            <w:r w:rsidRPr="0004533D">
              <w:rPr>
                <w:rFonts w:hint="eastAsia"/>
              </w:rPr>
              <w:t>7)</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t>Not supported</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hh3cRequestLoading(</w:t>
            </w:r>
            <w:r w:rsidRPr="0004533D">
              <w:t>1.3.6.1.4.1.25506.8.35.12.1.1</w:t>
            </w:r>
            <w:r w:rsidRPr="0004533D">
              <w:rPr>
                <w:rFonts w:hint="eastAsia"/>
              </w:rPr>
              <w:t>8)</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hh3cLoadFailure(</w:t>
            </w:r>
            <w:r w:rsidRPr="0004533D">
              <w:t>1.3.6.1.4.1.25506.8.35.12.1.1</w:t>
            </w:r>
            <w:r w:rsidRPr="0004533D">
              <w:rPr>
                <w:rFonts w:hint="eastAsia"/>
              </w:rPr>
              <w:t>9)</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hh3cLoadFinished(</w:t>
            </w:r>
            <w:r w:rsidRPr="0004533D">
              <w:t>1.3.6.1.4.1.25506.8.35.12.1.</w:t>
            </w:r>
            <w:r w:rsidRPr="0004533D">
              <w:rPr>
                <w:rFonts w:hint="eastAsia"/>
              </w:rPr>
              <w:t>20)</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hh3cPowerInserted(</w:t>
            </w:r>
            <w:r w:rsidRPr="0004533D">
              <w:t>1.3.6.1.4.1.25506.8.35.12.1.</w:t>
            </w:r>
            <w:r w:rsidRPr="0004533D">
              <w:rPr>
                <w:rFonts w:hint="eastAsia"/>
              </w:rPr>
              <w:t>23)</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rPr>
                <w:rFonts w:hint="eastAsia"/>
              </w:rPr>
              <w:t>hh3cBootImageUpdated(</w:t>
            </w:r>
            <w:r w:rsidRPr="0004533D">
              <w:t>1.3.6.</w:t>
            </w:r>
            <w:r w:rsidRPr="0004533D">
              <w:lastRenderedPageBreak/>
              <w:t>1.4.1.25506.8.35.12.1.</w:t>
            </w:r>
            <w:r w:rsidRPr="0004533D">
              <w:rPr>
                <w:rFonts w:hint="eastAsia"/>
              </w:rPr>
              <w:t>24)</w:t>
            </w:r>
          </w:p>
        </w:tc>
        <w:tc>
          <w:tcPr>
            <w:tcW w:w="2232" w:type="dxa"/>
          </w:tcPr>
          <w:p w:rsidR="0004533D" w:rsidRPr="0004533D" w:rsidRDefault="0004533D" w:rsidP="000375CC">
            <w:pPr>
              <w:pStyle w:val="TableText"/>
              <w:kinsoku w:val="0"/>
              <w:textAlignment w:val="top"/>
            </w:pPr>
            <w:r w:rsidRPr="0004533D">
              <w:rPr>
                <w:rFonts w:hint="eastAsia"/>
              </w:rPr>
              <w:lastRenderedPageBreak/>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lastRenderedPageBreak/>
              <w:t>hh3cCpuRemoved (1.3.6.1.4.1.25506.8.35.12.1.25)</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hh3cCpuFailure(1.3.6.1.4.1.25506.8.35.12.1.2</w:t>
            </w:r>
            <w:r w:rsidRPr="0004533D">
              <w:rPr>
                <w:rFonts w:hint="eastAsia"/>
              </w:rPr>
              <w:t>6</w:t>
            </w:r>
            <w:r w:rsidRPr="0004533D">
              <w:t>)</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hh3cCpuNormal(1.3.6.1.4.1.25506.8.35.12.1.2</w:t>
            </w:r>
            <w:r w:rsidRPr="0004533D">
              <w:rPr>
                <w:rFonts w:hint="eastAsia"/>
              </w:rPr>
              <w:t>7</w:t>
            </w:r>
            <w:r w:rsidRPr="0004533D">
              <w:t>)</w:t>
            </w:r>
          </w:p>
        </w:tc>
        <w:tc>
          <w:tcPr>
            <w:tcW w:w="2232" w:type="dxa"/>
          </w:tcPr>
          <w:p w:rsidR="0004533D" w:rsidRPr="0004533D" w:rsidRDefault="0004533D" w:rsidP="000375CC">
            <w:pPr>
              <w:pStyle w:val="TableText"/>
              <w:kinsoku w:val="0"/>
              <w:textAlignment w:val="top"/>
            </w:pPr>
            <w:r w:rsidRPr="0004533D">
              <w:rPr>
                <w:rFonts w:hint="eastAsia"/>
              </w:rPr>
              <w:t>HH3C-LswTRAP-MIB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hh3cPortMstiStateForwarding</w:t>
            </w:r>
            <w:r w:rsidRPr="0004533D">
              <w:rPr>
                <w:rFonts w:hint="eastAsia"/>
              </w:rPr>
              <w:t>(</w:t>
            </w:r>
            <w:r w:rsidRPr="0004533D">
              <w:t>1.3.6.1.4.1.25506.8.35.14.0.1</w:t>
            </w:r>
            <w:r w:rsidRPr="0004533D">
              <w:rPr>
                <w:rFonts w:hint="eastAsia"/>
              </w:rPr>
              <w:t>)</w:t>
            </w:r>
          </w:p>
        </w:tc>
        <w:tc>
          <w:tcPr>
            <w:tcW w:w="2232" w:type="dxa"/>
          </w:tcPr>
          <w:p w:rsidR="0004533D" w:rsidRPr="0004533D" w:rsidRDefault="0004533D" w:rsidP="000375CC">
            <w:pPr>
              <w:pStyle w:val="TableText"/>
              <w:kinsoku w:val="0"/>
              <w:textAlignment w:val="top"/>
            </w:pPr>
            <w:r w:rsidRPr="0004533D">
              <w:t>HH3C-LswMSTP-MIB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hh3cPortMstiStateDiscarding</w:t>
            </w:r>
            <w:r w:rsidRPr="0004533D">
              <w:rPr>
                <w:rFonts w:hint="eastAsia"/>
              </w:rPr>
              <w:t>(</w:t>
            </w:r>
            <w:r w:rsidRPr="0004533D">
              <w:t>1.3.6.1.4.1.25506.8.35.14.0.2</w:t>
            </w:r>
            <w:r w:rsidRPr="0004533D">
              <w:rPr>
                <w:rFonts w:hint="eastAsia"/>
              </w:rPr>
              <w:t>)</w:t>
            </w:r>
          </w:p>
        </w:tc>
        <w:tc>
          <w:tcPr>
            <w:tcW w:w="2232" w:type="dxa"/>
          </w:tcPr>
          <w:p w:rsidR="0004533D" w:rsidRPr="0004533D" w:rsidRDefault="0004533D" w:rsidP="000375CC">
            <w:pPr>
              <w:pStyle w:val="TableText"/>
              <w:kinsoku w:val="0"/>
              <w:textAlignment w:val="top"/>
            </w:pPr>
            <w:r w:rsidRPr="0004533D">
              <w:t>HH3C-LswMSTP-MIB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hh3cBridgeLostRootPrimary</w:t>
            </w:r>
            <w:r w:rsidRPr="0004533D">
              <w:rPr>
                <w:rFonts w:hint="eastAsia"/>
              </w:rPr>
              <w:t>(</w:t>
            </w:r>
            <w:r w:rsidRPr="0004533D">
              <w:t>1.3.6.1.4.1.25506.8.35.14.0.3</w:t>
            </w:r>
            <w:r w:rsidRPr="0004533D">
              <w:rPr>
                <w:rFonts w:hint="eastAsia"/>
              </w:rPr>
              <w:t>)</w:t>
            </w:r>
          </w:p>
        </w:tc>
        <w:tc>
          <w:tcPr>
            <w:tcW w:w="2232" w:type="dxa"/>
          </w:tcPr>
          <w:p w:rsidR="0004533D" w:rsidRPr="0004533D" w:rsidRDefault="0004533D" w:rsidP="000375CC">
            <w:pPr>
              <w:pStyle w:val="TableText"/>
              <w:kinsoku w:val="0"/>
              <w:textAlignment w:val="top"/>
            </w:pPr>
            <w:r w:rsidRPr="0004533D">
              <w:t>HH3C-LswMSTP-MIB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hh3cPortMstiRootGuarded</w:t>
            </w:r>
            <w:r w:rsidRPr="0004533D">
              <w:rPr>
                <w:rFonts w:hint="eastAsia"/>
              </w:rPr>
              <w:t>(</w:t>
            </w:r>
            <w:r w:rsidRPr="0004533D">
              <w:t>1.3.6.1.4.1.25506.8.35.14.0.4</w:t>
            </w:r>
            <w:r w:rsidRPr="0004533D">
              <w:rPr>
                <w:rFonts w:hint="eastAsia"/>
              </w:rPr>
              <w:t>)</w:t>
            </w:r>
          </w:p>
        </w:tc>
        <w:tc>
          <w:tcPr>
            <w:tcW w:w="2232" w:type="dxa"/>
          </w:tcPr>
          <w:p w:rsidR="0004533D" w:rsidRPr="0004533D" w:rsidRDefault="0004533D" w:rsidP="000375CC">
            <w:pPr>
              <w:pStyle w:val="TableText"/>
              <w:kinsoku w:val="0"/>
              <w:textAlignment w:val="top"/>
            </w:pPr>
            <w:r w:rsidRPr="0004533D">
              <w:t>HH3C-LswMSTP-MIB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hh3cPortMstiBpduGuarded</w:t>
            </w:r>
            <w:r w:rsidRPr="0004533D">
              <w:rPr>
                <w:rFonts w:hint="eastAsia"/>
              </w:rPr>
              <w:t>(</w:t>
            </w:r>
            <w:r w:rsidRPr="0004533D">
              <w:t>1.3.6.1.4.1.25506.8.35.14.0.5</w:t>
            </w:r>
            <w:r w:rsidRPr="0004533D">
              <w:rPr>
                <w:rFonts w:hint="eastAsia"/>
              </w:rPr>
              <w:t>)</w:t>
            </w:r>
          </w:p>
        </w:tc>
        <w:tc>
          <w:tcPr>
            <w:tcW w:w="2232" w:type="dxa"/>
          </w:tcPr>
          <w:p w:rsidR="0004533D" w:rsidRPr="0004533D" w:rsidRDefault="0004533D" w:rsidP="000375CC">
            <w:pPr>
              <w:pStyle w:val="TableText"/>
              <w:kinsoku w:val="0"/>
              <w:textAlignment w:val="top"/>
            </w:pPr>
            <w:r w:rsidRPr="0004533D">
              <w:t>HH3C-LswMSTP-MIB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hh3cPortMstiLoopGuarded</w:t>
            </w:r>
            <w:r w:rsidRPr="0004533D">
              <w:rPr>
                <w:rFonts w:hint="eastAsia"/>
              </w:rPr>
              <w:t>(</w:t>
            </w:r>
            <w:r w:rsidRPr="0004533D">
              <w:t>1.3.6.1.4.1.25506.8.35.14.0.6</w:t>
            </w:r>
            <w:r w:rsidRPr="0004533D">
              <w:rPr>
                <w:rFonts w:hint="eastAsia"/>
              </w:rPr>
              <w:t>)</w:t>
            </w:r>
          </w:p>
        </w:tc>
        <w:tc>
          <w:tcPr>
            <w:tcW w:w="2232" w:type="dxa"/>
          </w:tcPr>
          <w:p w:rsidR="0004533D" w:rsidRPr="0004533D" w:rsidRDefault="0004533D" w:rsidP="000375CC">
            <w:pPr>
              <w:pStyle w:val="TableText"/>
              <w:kinsoku w:val="0"/>
              <w:textAlignment w:val="top"/>
            </w:pPr>
            <w:r w:rsidRPr="0004533D">
              <w:t>HH3C-LswMSTP-MIB</w:t>
            </w:r>
          </w:p>
        </w:tc>
        <w:tc>
          <w:tcPr>
            <w:tcW w:w="3470" w:type="dxa"/>
          </w:tcPr>
          <w:p w:rsidR="0004533D" w:rsidRPr="0004533D" w:rsidRDefault="0004533D" w:rsidP="000375CC">
            <w:pPr>
              <w:pStyle w:val="TableText"/>
              <w:kinsoku w:val="0"/>
              <w:textAlignment w:val="top"/>
            </w:pPr>
            <w:r w:rsidRPr="0004533D">
              <w:rPr>
                <w:rFonts w:hint="eastAsia"/>
              </w:rPr>
              <w:t>As per MIB</w:t>
            </w:r>
          </w:p>
        </w:tc>
      </w:tr>
      <w:tr w:rsidR="0004533D" w:rsidRPr="00A74367" w:rsidTr="000375CC">
        <w:tc>
          <w:tcPr>
            <w:tcW w:w="2628" w:type="dxa"/>
          </w:tcPr>
          <w:p w:rsidR="0004533D" w:rsidRPr="0004533D" w:rsidRDefault="0004533D" w:rsidP="000375CC">
            <w:pPr>
              <w:pStyle w:val="TableText"/>
              <w:kinsoku w:val="0"/>
              <w:textAlignment w:val="top"/>
            </w:pPr>
            <w:r w:rsidRPr="0004533D">
              <w:t xml:space="preserve">hh3cSlaveSwitchOver (1.3.6.1.4.1.25506.8.35.17.10.1) </w:t>
            </w:r>
          </w:p>
        </w:tc>
        <w:tc>
          <w:tcPr>
            <w:tcW w:w="2232" w:type="dxa"/>
          </w:tcPr>
          <w:p w:rsidR="0004533D" w:rsidRPr="0004533D" w:rsidRDefault="0004533D" w:rsidP="000375CC">
            <w:pPr>
              <w:pStyle w:val="TableText"/>
              <w:kinsoku w:val="0"/>
              <w:textAlignment w:val="top"/>
            </w:pPr>
            <w:r w:rsidRPr="0004533D">
              <w:t>HH3C-LswMix-MIB</w:t>
            </w:r>
          </w:p>
        </w:tc>
        <w:tc>
          <w:tcPr>
            <w:tcW w:w="3470" w:type="dxa"/>
          </w:tcPr>
          <w:p w:rsidR="0004533D" w:rsidRPr="0004533D" w:rsidRDefault="0004533D" w:rsidP="000375CC">
            <w:pPr>
              <w:pStyle w:val="TableText"/>
              <w:kinsoku w:val="0"/>
              <w:textAlignment w:val="top"/>
            </w:pPr>
            <w:r w:rsidRPr="0004533D">
              <w:t>As per MIB</w:t>
            </w:r>
          </w:p>
        </w:tc>
      </w:tr>
      <w:tr w:rsidR="006C3458" w:rsidRPr="00FE4E78" w:rsidTr="006C3458">
        <w:tc>
          <w:tcPr>
            <w:tcW w:w="2628" w:type="dxa"/>
            <w:tcBorders>
              <w:top w:val="single" w:sz="8" w:space="0" w:color="000000"/>
              <w:left w:val="single" w:sz="18" w:space="0" w:color="000000"/>
              <w:bottom w:val="single" w:sz="8" w:space="0" w:color="000000"/>
              <w:right w:val="single" w:sz="8" w:space="0" w:color="000000"/>
            </w:tcBorders>
          </w:tcPr>
          <w:p w:rsidR="006C3458" w:rsidRDefault="006C3458" w:rsidP="006C3458">
            <w:pPr>
              <w:pStyle w:val="TableText"/>
              <w:kinsoku w:val="0"/>
              <w:textAlignment w:val="top"/>
            </w:pPr>
            <w:bookmarkStart w:id="54" w:name="_Toc314559694"/>
            <w:r>
              <w:t>hh3c</w:t>
            </w:r>
            <w:bookmarkEnd w:id="54"/>
            <w:r>
              <w:t>PvstVlanPortDetectedTc (1.3.6.1.4.1.25506.2.131.2.0.1)</w:t>
            </w:r>
          </w:p>
        </w:tc>
        <w:tc>
          <w:tcPr>
            <w:tcW w:w="2232" w:type="dxa"/>
            <w:tcBorders>
              <w:top w:val="single" w:sz="8" w:space="0" w:color="000000"/>
              <w:left w:val="single" w:sz="8" w:space="0" w:color="000000"/>
              <w:bottom w:val="single" w:sz="8" w:space="0" w:color="000000"/>
              <w:right w:val="single" w:sz="8" w:space="0" w:color="000000"/>
            </w:tcBorders>
          </w:tcPr>
          <w:p w:rsidR="006C3458" w:rsidRDefault="006C3458" w:rsidP="006C3458">
            <w:pPr>
              <w:pStyle w:val="TableText"/>
              <w:kinsoku w:val="0"/>
              <w:textAlignment w:val="top"/>
            </w:pPr>
            <w:r>
              <w:t>HH3C-PVST-MIB</w:t>
            </w:r>
          </w:p>
        </w:tc>
        <w:tc>
          <w:tcPr>
            <w:tcW w:w="3470" w:type="dxa"/>
            <w:tcBorders>
              <w:top w:val="single" w:sz="8" w:space="0" w:color="000000"/>
              <w:left w:val="single" w:sz="8" w:space="0" w:color="000000"/>
              <w:bottom w:val="single" w:sz="8" w:space="0" w:color="000000"/>
              <w:right w:val="single" w:sz="18" w:space="0" w:color="000000"/>
            </w:tcBorders>
          </w:tcPr>
          <w:p w:rsidR="006C3458" w:rsidRDefault="006C3458" w:rsidP="006C3458">
            <w:pPr>
              <w:pStyle w:val="TableText"/>
              <w:kinsoku w:val="0"/>
              <w:textAlignment w:val="top"/>
            </w:pPr>
            <w:r>
              <w:t>As per MIB</w:t>
            </w:r>
          </w:p>
        </w:tc>
      </w:tr>
      <w:tr w:rsidR="006C3458" w:rsidRPr="00FE4E78" w:rsidTr="00ED3F33">
        <w:tc>
          <w:tcPr>
            <w:tcW w:w="2628" w:type="dxa"/>
            <w:tcBorders>
              <w:top w:val="single" w:sz="8" w:space="0" w:color="000000"/>
              <w:left w:val="single" w:sz="18" w:space="0" w:color="000000"/>
              <w:bottom w:val="single" w:sz="8" w:space="0" w:color="000000"/>
              <w:right w:val="single" w:sz="8" w:space="0" w:color="000000"/>
            </w:tcBorders>
          </w:tcPr>
          <w:p w:rsidR="006C3458" w:rsidRDefault="006C3458" w:rsidP="006C3458">
            <w:pPr>
              <w:pStyle w:val="TableText"/>
              <w:kinsoku w:val="0"/>
              <w:textAlignment w:val="top"/>
            </w:pPr>
            <w:bookmarkStart w:id="55" w:name="_Toc399834712"/>
            <w:r>
              <w:t>hh3cPvstVlanPortRcvdTc</w:t>
            </w:r>
            <w:bookmarkEnd w:id="55"/>
            <w:r>
              <w:t>(1.3.6.1.4.1.25506.2.131.2.0.2)</w:t>
            </w:r>
          </w:p>
        </w:tc>
        <w:tc>
          <w:tcPr>
            <w:tcW w:w="2232" w:type="dxa"/>
            <w:tcBorders>
              <w:top w:val="single" w:sz="8" w:space="0" w:color="000000"/>
              <w:left w:val="single" w:sz="8" w:space="0" w:color="000000"/>
              <w:bottom w:val="single" w:sz="8" w:space="0" w:color="000000"/>
              <w:right w:val="single" w:sz="8" w:space="0" w:color="000000"/>
            </w:tcBorders>
          </w:tcPr>
          <w:p w:rsidR="006C3458" w:rsidRDefault="006C3458" w:rsidP="006C3458">
            <w:pPr>
              <w:pStyle w:val="TableText"/>
              <w:kinsoku w:val="0"/>
              <w:textAlignment w:val="top"/>
            </w:pPr>
            <w:r>
              <w:t>HH3C-PVST-MIB</w:t>
            </w:r>
          </w:p>
        </w:tc>
        <w:tc>
          <w:tcPr>
            <w:tcW w:w="3470" w:type="dxa"/>
            <w:tcBorders>
              <w:top w:val="single" w:sz="8" w:space="0" w:color="000000"/>
              <w:left w:val="single" w:sz="8" w:space="0" w:color="000000"/>
              <w:bottom w:val="single" w:sz="8" w:space="0" w:color="000000"/>
              <w:right w:val="single" w:sz="18" w:space="0" w:color="000000"/>
            </w:tcBorders>
          </w:tcPr>
          <w:p w:rsidR="006C3458" w:rsidRDefault="006C3458" w:rsidP="006C3458">
            <w:pPr>
              <w:pStyle w:val="TableText"/>
              <w:kinsoku w:val="0"/>
              <w:textAlignment w:val="top"/>
            </w:pPr>
            <w:r>
              <w:t>As per MIB</w:t>
            </w:r>
          </w:p>
        </w:tc>
      </w:tr>
      <w:tr w:rsidR="00ED3F33" w:rsidRPr="00FE4E78" w:rsidTr="00CB6CD1">
        <w:tc>
          <w:tcPr>
            <w:tcW w:w="2628" w:type="dxa"/>
            <w:tcBorders>
              <w:top w:val="single" w:sz="8" w:space="0" w:color="000000"/>
              <w:left w:val="single" w:sz="18" w:space="0" w:color="000000"/>
              <w:bottom w:val="single" w:sz="8" w:space="0" w:color="000000"/>
              <w:right w:val="single" w:sz="8" w:space="0" w:color="000000"/>
            </w:tcBorders>
          </w:tcPr>
          <w:p w:rsidR="00ED3F33" w:rsidRPr="006B5EEA" w:rsidRDefault="00ED3F33" w:rsidP="00544AD0">
            <w:pPr>
              <w:pStyle w:val="TableText"/>
              <w:kinsoku w:val="0"/>
              <w:textAlignment w:val="top"/>
            </w:pPr>
            <w:bookmarkStart w:id="56" w:name="_Toc393198695"/>
            <w:r w:rsidRPr="00BB219D">
              <w:t>hh3cSmlkGroupLink</w:t>
            </w:r>
            <w:bookmarkEnd w:id="56"/>
            <w:r>
              <w:rPr>
                <w:rFonts w:hint="eastAsia"/>
              </w:rPr>
              <w:t>Active</w:t>
            </w:r>
          </w:p>
          <w:p w:rsidR="00ED3F33" w:rsidRDefault="00ED3F33" w:rsidP="00544AD0">
            <w:pPr>
              <w:pStyle w:val="TableText"/>
              <w:kinsoku w:val="0"/>
              <w:textAlignment w:val="top"/>
            </w:pPr>
            <w:r>
              <w:rPr>
                <w:rFonts w:hint="eastAsia"/>
              </w:rPr>
              <w:t>(</w:t>
            </w:r>
            <w:r w:rsidRPr="009375CE">
              <w:t>1.3.6.1.4.1.25506.</w:t>
            </w:r>
            <w:r w:rsidRPr="009375CE">
              <w:rPr>
                <w:rFonts w:hint="eastAsia"/>
              </w:rPr>
              <w:t>2.147.2.0.1</w:t>
            </w:r>
            <w:r>
              <w:rPr>
                <w:rFonts w:hint="eastAsia"/>
              </w:rPr>
              <w:t>)</w:t>
            </w:r>
          </w:p>
        </w:tc>
        <w:tc>
          <w:tcPr>
            <w:tcW w:w="2232" w:type="dxa"/>
            <w:tcBorders>
              <w:top w:val="single" w:sz="8" w:space="0" w:color="000000"/>
              <w:left w:val="single" w:sz="8" w:space="0" w:color="000000"/>
              <w:bottom w:val="single" w:sz="8" w:space="0" w:color="000000"/>
              <w:right w:val="single" w:sz="8" w:space="0" w:color="000000"/>
            </w:tcBorders>
          </w:tcPr>
          <w:p w:rsidR="00ED3F33" w:rsidRDefault="00ED3F33" w:rsidP="00544AD0">
            <w:pPr>
              <w:pStyle w:val="TableText"/>
              <w:kinsoku w:val="0"/>
              <w:textAlignment w:val="top"/>
            </w:pPr>
            <w:r>
              <w:rPr>
                <w:rFonts w:hint="eastAsia"/>
              </w:rPr>
              <w:t>HH3C-SMLK-MIB</w:t>
            </w:r>
          </w:p>
        </w:tc>
        <w:tc>
          <w:tcPr>
            <w:tcW w:w="3470" w:type="dxa"/>
            <w:tcBorders>
              <w:top w:val="single" w:sz="8" w:space="0" w:color="000000"/>
              <w:left w:val="single" w:sz="8" w:space="0" w:color="000000"/>
              <w:bottom w:val="single" w:sz="8" w:space="0" w:color="000000"/>
              <w:right w:val="single" w:sz="18" w:space="0" w:color="000000"/>
            </w:tcBorders>
          </w:tcPr>
          <w:p w:rsidR="00ED3F33" w:rsidRDefault="00ED3F33" w:rsidP="00544AD0">
            <w:pPr>
              <w:pStyle w:val="TableText"/>
              <w:kinsoku w:val="0"/>
              <w:textAlignment w:val="top"/>
            </w:pPr>
            <w:r>
              <w:t>As per MIB</w:t>
            </w:r>
          </w:p>
        </w:tc>
      </w:tr>
      <w:tr w:rsidR="00CB6CD1" w:rsidRPr="00FE4E78" w:rsidTr="00CB6CD1">
        <w:tc>
          <w:tcPr>
            <w:tcW w:w="2628" w:type="dxa"/>
            <w:tcBorders>
              <w:top w:val="single" w:sz="8" w:space="0" w:color="000000"/>
              <w:left w:val="single" w:sz="18" w:space="0" w:color="000000"/>
              <w:bottom w:val="single" w:sz="8" w:space="0" w:color="000000"/>
              <w:right w:val="single" w:sz="8" w:space="0" w:color="000000"/>
            </w:tcBorders>
          </w:tcPr>
          <w:p w:rsidR="00CB6CD1" w:rsidRDefault="00CB6CD1" w:rsidP="00F418C6">
            <w:pPr>
              <w:pStyle w:val="TableText"/>
              <w:textAlignment w:val="top"/>
            </w:pPr>
            <w:r w:rsidRPr="009E1D09">
              <w:t>hh3cL2vpnPwSwitchPtoB (1.3.6.1.4.1.25506.2.162.0.1)</w:t>
            </w:r>
          </w:p>
        </w:tc>
        <w:tc>
          <w:tcPr>
            <w:tcW w:w="2232" w:type="dxa"/>
            <w:tcBorders>
              <w:top w:val="single" w:sz="8" w:space="0" w:color="000000"/>
              <w:left w:val="single" w:sz="8" w:space="0" w:color="000000"/>
              <w:bottom w:val="single" w:sz="8" w:space="0" w:color="000000"/>
              <w:right w:val="single" w:sz="8" w:space="0" w:color="000000"/>
            </w:tcBorders>
          </w:tcPr>
          <w:p w:rsidR="00CB6CD1" w:rsidRDefault="00CB6CD1" w:rsidP="00F418C6">
            <w:pPr>
              <w:pStyle w:val="TableText"/>
              <w:textAlignment w:val="top"/>
            </w:pPr>
            <w:r>
              <w:rPr>
                <w:rFonts w:hint="eastAsia"/>
              </w:rPr>
              <w:t>HH3C-L2VPN-MIB</w:t>
            </w:r>
          </w:p>
        </w:tc>
        <w:tc>
          <w:tcPr>
            <w:tcW w:w="3470" w:type="dxa"/>
            <w:tcBorders>
              <w:top w:val="single" w:sz="8" w:space="0" w:color="000000"/>
              <w:left w:val="single" w:sz="8" w:space="0" w:color="000000"/>
              <w:bottom w:val="single" w:sz="8" w:space="0" w:color="000000"/>
              <w:right w:val="single" w:sz="18" w:space="0" w:color="000000"/>
            </w:tcBorders>
          </w:tcPr>
          <w:p w:rsidR="00CB6CD1" w:rsidRDefault="00CB6CD1" w:rsidP="00F418C6">
            <w:pPr>
              <w:pStyle w:val="TableText"/>
              <w:textAlignment w:val="top"/>
            </w:pPr>
            <w:r>
              <w:t>As per MIB</w:t>
            </w:r>
          </w:p>
        </w:tc>
      </w:tr>
      <w:tr w:rsidR="00CB6CD1" w:rsidRPr="00FE4E78" w:rsidTr="009F64F9">
        <w:tc>
          <w:tcPr>
            <w:tcW w:w="2628" w:type="dxa"/>
            <w:tcBorders>
              <w:top w:val="single" w:sz="8" w:space="0" w:color="000000"/>
              <w:left w:val="single" w:sz="18" w:space="0" w:color="000000"/>
              <w:bottom w:val="single" w:sz="8" w:space="0" w:color="000000"/>
              <w:right w:val="single" w:sz="8" w:space="0" w:color="000000"/>
            </w:tcBorders>
          </w:tcPr>
          <w:p w:rsidR="00CB6CD1" w:rsidRDefault="00CB6CD1" w:rsidP="00F418C6">
            <w:pPr>
              <w:pStyle w:val="TableText"/>
              <w:textAlignment w:val="top"/>
            </w:pPr>
            <w:r w:rsidRPr="009E1D09">
              <w:t>hh3cL2vpnPwSwitchBtoP (1.3.6.1.4.1.25506.2.162.0.2)</w:t>
            </w:r>
          </w:p>
        </w:tc>
        <w:tc>
          <w:tcPr>
            <w:tcW w:w="2232" w:type="dxa"/>
            <w:tcBorders>
              <w:top w:val="single" w:sz="8" w:space="0" w:color="000000"/>
              <w:left w:val="single" w:sz="8" w:space="0" w:color="000000"/>
              <w:bottom w:val="single" w:sz="8" w:space="0" w:color="000000"/>
              <w:right w:val="single" w:sz="8" w:space="0" w:color="000000"/>
            </w:tcBorders>
          </w:tcPr>
          <w:p w:rsidR="00CB6CD1" w:rsidRDefault="00CB6CD1" w:rsidP="00F418C6">
            <w:pPr>
              <w:pStyle w:val="TableText"/>
              <w:textAlignment w:val="top"/>
            </w:pPr>
            <w:r>
              <w:rPr>
                <w:rFonts w:hint="eastAsia"/>
              </w:rPr>
              <w:t>HH3C-L2VPN-MIB</w:t>
            </w:r>
          </w:p>
        </w:tc>
        <w:tc>
          <w:tcPr>
            <w:tcW w:w="3470" w:type="dxa"/>
            <w:tcBorders>
              <w:top w:val="single" w:sz="8" w:space="0" w:color="000000"/>
              <w:left w:val="single" w:sz="8" w:space="0" w:color="000000"/>
              <w:bottom w:val="single" w:sz="8" w:space="0" w:color="000000"/>
              <w:right w:val="single" w:sz="18" w:space="0" w:color="000000"/>
            </w:tcBorders>
          </w:tcPr>
          <w:p w:rsidR="00CB6CD1" w:rsidRDefault="00CB6CD1" w:rsidP="00F418C6">
            <w:pPr>
              <w:pStyle w:val="TableText"/>
              <w:textAlignment w:val="top"/>
            </w:pPr>
            <w:r>
              <w:t>As per MIB</w:t>
            </w:r>
          </w:p>
        </w:tc>
      </w:tr>
      <w:tr w:rsidR="009F64F9" w:rsidRPr="00FE4E78" w:rsidTr="0022048E">
        <w:tc>
          <w:tcPr>
            <w:tcW w:w="2628" w:type="dxa"/>
            <w:tcBorders>
              <w:top w:val="single" w:sz="8" w:space="0" w:color="000000"/>
              <w:left w:val="single" w:sz="18" w:space="0" w:color="000000"/>
              <w:bottom w:val="single" w:sz="8" w:space="0" w:color="000000"/>
              <w:right w:val="single" w:sz="8" w:space="0" w:color="000000"/>
            </w:tcBorders>
            <w:vAlign w:val="center"/>
          </w:tcPr>
          <w:p w:rsidR="009F64F9" w:rsidRDefault="009F64F9" w:rsidP="00795ECC">
            <w:pPr>
              <w:pStyle w:val="TableText"/>
            </w:pPr>
            <w:bookmarkStart w:id="57" w:name="_Toc504154822"/>
            <w:r w:rsidRPr="00DC24B5">
              <w:t>hh3c</w:t>
            </w:r>
            <w:r>
              <w:rPr>
                <w:rFonts w:hint="eastAsia"/>
              </w:rPr>
              <w:t>ResMon</w:t>
            </w:r>
            <w:r w:rsidRPr="00DC24B5">
              <w:t>MinorNotification</w:t>
            </w:r>
            <w:bookmarkEnd w:id="57"/>
            <w:r>
              <w:rPr>
                <w:rFonts w:hint="eastAsia"/>
              </w:rPr>
              <w:t xml:space="preserve"> (</w:t>
            </w:r>
            <w:r w:rsidRPr="00355582">
              <w:t>1.3.6.1.4.1.25506.2.169.3.</w:t>
            </w:r>
            <w:r>
              <w:rPr>
                <w:rFonts w:hint="eastAsia"/>
              </w:rPr>
              <w:t>0.1)</w:t>
            </w:r>
          </w:p>
        </w:tc>
        <w:tc>
          <w:tcPr>
            <w:tcW w:w="2232" w:type="dxa"/>
            <w:tcBorders>
              <w:top w:val="single" w:sz="8" w:space="0" w:color="000000"/>
              <w:left w:val="single" w:sz="8" w:space="0" w:color="000000"/>
              <w:bottom w:val="single" w:sz="8" w:space="0" w:color="000000"/>
              <w:right w:val="single" w:sz="8" w:space="0" w:color="000000"/>
            </w:tcBorders>
            <w:vAlign w:val="center"/>
          </w:tcPr>
          <w:p w:rsidR="009F64F9" w:rsidRDefault="009F64F9" w:rsidP="00795ECC">
            <w:pPr>
              <w:pStyle w:val="TableText"/>
            </w:pPr>
            <w:bookmarkStart w:id="58" w:name="_Toc316891263"/>
            <w:bookmarkStart w:id="59" w:name="_Toc397421092"/>
            <w:bookmarkStart w:id="60" w:name="_Toc504154821"/>
            <w:r w:rsidRPr="00D92B25">
              <w:rPr>
                <w:rFonts w:hint="eastAsia"/>
              </w:rPr>
              <w:t>H</w:t>
            </w:r>
            <w:r w:rsidRPr="00A87907">
              <w:t>H3C-</w:t>
            </w:r>
            <w:r>
              <w:rPr>
                <w:rFonts w:hint="eastAsia"/>
              </w:rPr>
              <w:t>RES</w:t>
            </w:r>
            <w:r w:rsidRPr="00A87907">
              <w:t>-</w:t>
            </w:r>
            <w:r>
              <w:rPr>
                <w:rFonts w:hint="eastAsia"/>
              </w:rPr>
              <w:t>MON-</w:t>
            </w:r>
            <w:bookmarkEnd w:id="58"/>
            <w:bookmarkEnd w:id="59"/>
            <w:r>
              <w:rPr>
                <w:rFonts w:hint="eastAsia"/>
              </w:rPr>
              <w:t>MIB</w:t>
            </w:r>
            <w:bookmarkEnd w:id="60"/>
          </w:p>
        </w:tc>
        <w:tc>
          <w:tcPr>
            <w:tcW w:w="3470" w:type="dxa"/>
            <w:tcBorders>
              <w:top w:val="single" w:sz="8" w:space="0" w:color="000000"/>
              <w:left w:val="single" w:sz="8" w:space="0" w:color="000000"/>
              <w:bottom w:val="single" w:sz="8" w:space="0" w:color="000000"/>
              <w:right w:val="single" w:sz="18" w:space="0" w:color="000000"/>
            </w:tcBorders>
          </w:tcPr>
          <w:p w:rsidR="009F64F9" w:rsidRDefault="009F64F9" w:rsidP="00795ECC">
            <w:pPr>
              <w:pStyle w:val="TableText"/>
              <w:kinsoku w:val="0"/>
              <w:textAlignment w:val="top"/>
            </w:pPr>
            <w:r>
              <w:t>As per MIB</w:t>
            </w:r>
          </w:p>
        </w:tc>
      </w:tr>
      <w:tr w:rsidR="009F64F9" w:rsidRPr="00FE4E78" w:rsidTr="0022048E">
        <w:tc>
          <w:tcPr>
            <w:tcW w:w="2628" w:type="dxa"/>
            <w:tcBorders>
              <w:top w:val="single" w:sz="8" w:space="0" w:color="000000"/>
              <w:left w:val="single" w:sz="18" w:space="0" w:color="000000"/>
              <w:bottom w:val="single" w:sz="8" w:space="0" w:color="000000"/>
              <w:right w:val="single" w:sz="8" w:space="0" w:color="000000"/>
            </w:tcBorders>
            <w:vAlign w:val="center"/>
          </w:tcPr>
          <w:p w:rsidR="009F64F9" w:rsidRDefault="009F64F9" w:rsidP="00795ECC">
            <w:pPr>
              <w:pStyle w:val="TableText"/>
            </w:pPr>
            <w:bookmarkStart w:id="61" w:name="_Toc504154823"/>
            <w:r w:rsidRPr="00D00CF2">
              <w:t>hh3c</w:t>
            </w:r>
            <w:r>
              <w:rPr>
                <w:rFonts w:hint="eastAsia"/>
              </w:rPr>
              <w:t>ResMon</w:t>
            </w:r>
            <w:r w:rsidRPr="00D00CF2">
              <w:t>Minor</w:t>
            </w:r>
            <w:r>
              <w:rPr>
                <w:rFonts w:hint="eastAsia"/>
              </w:rPr>
              <w:t>Recover</w:t>
            </w:r>
            <w:r w:rsidRPr="00D00CF2">
              <w:t>Notification</w:t>
            </w:r>
            <w:bookmarkEnd w:id="61"/>
            <w:r>
              <w:rPr>
                <w:rFonts w:hint="eastAsia"/>
              </w:rPr>
              <w:t xml:space="preserve"> (</w:t>
            </w:r>
            <w:r w:rsidRPr="00355582">
              <w:t>1.3.6.1.4.1.25506.2.169.3.</w:t>
            </w:r>
            <w:r>
              <w:rPr>
                <w:rFonts w:hint="eastAsia"/>
              </w:rPr>
              <w:t>0.2)</w:t>
            </w:r>
          </w:p>
        </w:tc>
        <w:tc>
          <w:tcPr>
            <w:tcW w:w="2232" w:type="dxa"/>
            <w:tcBorders>
              <w:top w:val="single" w:sz="8" w:space="0" w:color="000000"/>
              <w:left w:val="single" w:sz="8" w:space="0" w:color="000000"/>
              <w:bottom w:val="single" w:sz="8" w:space="0" w:color="000000"/>
              <w:right w:val="single" w:sz="8" w:space="0" w:color="000000"/>
            </w:tcBorders>
            <w:vAlign w:val="center"/>
          </w:tcPr>
          <w:p w:rsidR="009F64F9" w:rsidRDefault="009F64F9" w:rsidP="00795ECC">
            <w:pPr>
              <w:pStyle w:val="TableText"/>
            </w:pPr>
            <w:r w:rsidRPr="00D92B25">
              <w:rPr>
                <w:rFonts w:hint="eastAsia"/>
              </w:rPr>
              <w:t>H</w:t>
            </w:r>
            <w:r w:rsidRPr="00A87907">
              <w:t>H3C-</w:t>
            </w:r>
            <w:r>
              <w:rPr>
                <w:rFonts w:hint="eastAsia"/>
              </w:rPr>
              <w:t>RES</w:t>
            </w:r>
            <w:r w:rsidRPr="00A87907">
              <w:t>-</w:t>
            </w:r>
            <w:r>
              <w:rPr>
                <w:rFonts w:hint="eastAsia"/>
              </w:rPr>
              <w:t>MON-MIB</w:t>
            </w:r>
          </w:p>
        </w:tc>
        <w:tc>
          <w:tcPr>
            <w:tcW w:w="3470" w:type="dxa"/>
            <w:tcBorders>
              <w:top w:val="single" w:sz="8" w:space="0" w:color="000000"/>
              <w:left w:val="single" w:sz="8" w:space="0" w:color="000000"/>
              <w:bottom w:val="single" w:sz="8" w:space="0" w:color="000000"/>
              <w:right w:val="single" w:sz="18" w:space="0" w:color="000000"/>
            </w:tcBorders>
          </w:tcPr>
          <w:p w:rsidR="009F64F9" w:rsidRDefault="009F64F9" w:rsidP="00795ECC">
            <w:pPr>
              <w:pStyle w:val="TableText"/>
              <w:kinsoku w:val="0"/>
              <w:textAlignment w:val="top"/>
            </w:pPr>
            <w:r>
              <w:t>As per MIB</w:t>
            </w:r>
          </w:p>
        </w:tc>
      </w:tr>
      <w:tr w:rsidR="009F64F9" w:rsidRPr="00FE4E78" w:rsidTr="0022048E">
        <w:tc>
          <w:tcPr>
            <w:tcW w:w="2628" w:type="dxa"/>
            <w:tcBorders>
              <w:top w:val="single" w:sz="8" w:space="0" w:color="000000"/>
              <w:left w:val="single" w:sz="18" w:space="0" w:color="000000"/>
              <w:bottom w:val="single" w:sz="8" w:space="0" w:color="000000"/>
              <w:right w:val="single" w:sz="8" w:space="0" w:color="000000"/>
            </w:tcBorders>
            <w:vAlign w:val="center"/>
          </w:tcPr>
          <w:p w:rsidR="009F64F9" w:rsidRDefault="009F64F9" w:rsidP="00795ECC">
            <w:pPr>
              <w:pStyle w:val="TableText"/>
            </w:pPr>
            <w:bookmarkStart w:id="62" w:name="_Toc504154824"/>
            <w:r w:rsidRPr="007374B1">
              <w:t>hh3c</w:t>
            </w:r>
            <w:r>
              <w:rPr>
                <w:rFonts w:hint="eastAsia"/>
              </w:rPr>
              <w:t>ResMon</w:t>
            </w:r>
            <w:r w:rsidRPr="007374B1">
              <w:t>SevereNotification</w:t>
            </w:r>
            <w:bookmarkEnd w:id="62"/>
            <w:r>
              <w:rPr>
                <w:rFonts w:hint="eastAsia"/>
              </w:rPr>
              <w:t xml:space="preserve"> (</w:t>
            </w:r>
            <w:r w:rsidRPr="00355582">
              <w:t>1.3.6.1.4.1.25506.2.169.3.</w:t>
            </w:r>
            <w:r>
              <w:rPr>
                <w:rFonts w:hint="eastAsia"/>
              </w:rPr>
              <w:t>0.3)</w:t>
            </w:r>
          </w:p>
        </w:tc>
        <w:tc>
          <w:tcPr>
            <w:tcW w:w="2232" w:type="dxa"/>
            <w:tcBorders>
              <w:top w:val="single" w:sz="8" w:space="0" w:color="000000"/>
              <w:left w:val="single" w:sz="8" w:space="0" w:color="000000"/>
              <w:bottom w:val="single" w:sz="8" w:space="0" w:color="000000"/>
              <w:right w:val="single" w:sz="8" w:space="0" w:color="000000"/>
            </w:tcBorders>
            <w:vAlign w:val="center"/>
          </w:tcPr>
          <w:p w:rsidR="009F64F9" w:rsidRDefault="009F64F9" w:rsidP="00795ECC">
            <w:pPr>
              <w:pStyle w:val="TableText"/>
            </w:pPr>
            <w:r w:rsidRPr="00D92B25">
              <w:rPr>
                <w:rFonts w:hint="eastAsia"/>
              </w:rPr>
              <w:t>H</w:t>
            </w:r>
            <w:r w:rsidRPr="00A87907">
              <w:t>H3C-</w:t>
            </w:r>
            <w:r>
              <w:rPr>
                <w:rFonts w:hint="eastAsia"/>
              </w:rPr>
              <w:t>RES</w:t>
            </w:r>
            <w:r w:rsidRPr="00A87907">
              <w:t>-</w:t>
            </w:r>
            <w:r>
              <w:rPr>
                <w:rFonts w:hint="eastAsia"/>
              </w:rPr>
              <w:t>MON-MIB</w:t>
            </w:r>
          </w:p>
        </w:tc>
        <w:tc>
          <w:tcPr>
            <w:tcW w:w="3470" w:type="dxa"/>
            <w:tcBorders>
              <w:top w:val="single" w:sz="8" w:space="0" w:color="000000"/>
              <w:left w:val="single" w:sz="8" w:space="0" w:color="000000"/>
              <w:bottom w:val="single" w:sz="8" w:space="0" w:color="000000"/>
              <w:right w:val="single" w:sz="18" w:space="0" w:color="000000"/>
            </w:tcBorders>
          </w:tcPr>
          <w:p w:rsidR="009F64F9" w:rsidRDefault="009F64F9" w:rsidP="00795ECC">
            <w:pPr>
              <w:pStyle w:val="TableText"/>
              <w:kinsoku w:val="0"/>
              <w:textAlignment w:val="top"/>
            </w:pPr>
            <w:r>
              <w:t>As per MIB</w:t>
            </w:r>
          </w:p>
        </w:tc>
      </w:tr>
      <w:tr w:rsidR="009F64F9" w:rsidRPr="00FE4E78" w:rsidTr="0022048E">
        <w:tc>
          <w:tcPr>
            <w:tcW w:w="2628" w:type="dxa"/>
            <w:tcBorders>
              <w:top w:val="single" w:sz="8" w:space="0" w:color="000000"/>
              <w:left w:val="single" w:sz="18" w:space="0" w:color="000000"/>
              <w:bottom w:val="single" w:sz="8" w:space="0" w:color="000000"/>
              <w:right w:val="single" w:sz="8" w:space="0" w:color="000000"/>
            </w:tcBorders>
            <w:vAlign w:val="center"/>
          </w:tcPr>
          <w:p w:rsidR="009F64F9" w:rsidRDefault="009F64F9" w:rsidP="00795ECC">
            <w:pPr>
              <w:pStyle w:val="TableText"/>
            </w:pPr>
            <w:bookmarkStart w:id="63" w:name="_Toc504154825"/>
            <w:r w:rsidRPr="007374B1">
              <w:t>hh3c</w:t>
            </w:r>
            <w:r>
              <w:rPr>
                <w:rFonts w:hint="eastAsia"/>
              </w:rPr>
              <w:t>ResMon</w:t>
            </w:r>
            <w:r w:rsidRPr="007374B1">
              <w:t>Severe</w:t>
            </w:r>
            <w:r>
              <w:rPr>
                <w:rFonts w:hint="eastAsia"/>
              </w:rPr>
              <w:t>Recover</w:t>
            </w:r>
            <w:r w:rsidRPr="007374B1">
              <w:t>Notification</w:t>
            </w:r>
            <w:bookmarkEnd w:id="63"/>
            <w:r>
              <w:rPr>
                <w:rFonts w:hint="eastAsia"/>
              </w:rPr>
              <w:t xml:space="preserve"> (</w:t>
            </w:r>
            <w:r w:rsidRPr="00355582">
              <w:t>1.3.6.1.4.1.25506.2.169.3.</w:t>
            </w:r>
            <w:r>
              <w:rPr>
                <w:rFonts w:hint="eastAsia"/>
              </w:rPr>
              <w:t>0.4)</w:t>
            </w:r>
          </w:p>
        </w:tc>
        <w:tc>
          <w:tcPr>
            <w:tcW w:w="2232" w:type="dxa"/>
            <w:tcBorders>
              <w:top w:val="single" w:sz="8" w:space="0" w:color="000000"/>
              <w:left w:val="single" w:sz="8" w:space="0" w:color="000000"/>
              <w:bottom w:val="single" w:sz="8" w:space="0" w:color="000000"/>
              <w:right w:val="single" w:sz="8" w:space="0" w:color="000000"/>
            </w:tcBorders>
            <w:vAlign w:val="center"/>
          </w:tcPr>
          <w:p w:rsidR="009F64F9" w:rsidRDefault="009F64F9" w:rsidP="00795ECC">
            <w:pPr>
              <w:pStyle w:val="TableText"/>
            </w:pPr>
            <w:r w:rsidRPr="00D92B25">
              <w:rPr>
                <w:rFonts w:hint="eastAsia"/>
              </w:rPr>
              <w:t>H</w:t>
            </w:r>
            <w:r w:rsidRPr="00A87907">
              <w:t>H3C-</w:t>
            </w:r>
            <w:r>
              <w:rPr>
                <w:rFonts w:hint="eastAsia"/>
              </w:rPr>
              <w:t>RES</w:t>
            </w:r>
            <w:r w:rsidRPr="00A87907">
              <w:t>-</w:t>
            </w:r>
            <w:r>
              <w:rPr>
                <w:rFonts w:hint="eastAsia"/>
              </w:rPr>
              <w:t>MON-MIB</w:t>
            </w:r>
          </w:p>
        </w:tc>
        <w:tc>
          <w:tcPr>
            <w:tcW w:w="3470" w:type="dxa"/>
            <w:tcBorders>
              <w:top w:val="single" w:sz="8" w:space="0" w:color="000000"/>
              <w:left w:val="single" w:sz="8" w:space="0" w:color="000000"/>
              <w:bottom w:val="single" w:sz="8" w:space="0" w:color="000000"/>
              <w:right w:val="single" w:sz="18" w:space="0" w:color="000000"/>
            </w:tcBorders>
          </w:tcPr>
          <w:p w:rsidR="009F64F9" w:rsidRDefault="009F64F9" w:rsidP="00795ECC">
            <w:pPr>
              <w:pStyle w:val="TableText"/>
              <w:textAlignment w:val="top"/>
            </w:pPr>
            <w:r>
              <w:t>As per MIB</w:t>
            </w:r>
          </w:p>
        </w:tc>
      </w:tr>
      <w:tr w:rsidR="009F64F9" w:rsidRPr="00FE4E78" w:rsidTr="0022048E">
        <w:tc>
          <w:tcPr>
            <w:tcW w:w="2628" w:type="dxa"/>
            <w:tcBorders>
              <w:top w:val="single" w:sz="8" w:space="0" w:color="000000"/>
              <w:left w:val="single" w:sz="18" w:space="0" w:color="000000"/>
              <w:bottom w:val="single" w:sz="8" w:space="0" w:color="000000"/>
              <w:right w:val="single" w:sz="8" w:space="0" w:color="000000"/>
            </w:tcBorders>
            <w:vAlign w:val="center"/>
          </w:tcPr>
          <w:p w:rsidR="009F64F9" w:rsidRDefault="009F64F9" w:rsidP="00795ECC">
            <w:pPr>
              <w:pStyle w:val="TableText"/>
            </w:pPr>
            <w:bookmarkStart w:id="64" w:name="_Toc504154826"/>
            <w:r w:rsidRPr="00A5526C">
              <w:t>hh3c</w:t>
            </w:r>
            <w:r>
              <w:rPr>
                <w:rFonts w:hint="eastAsia"/>
              </w:rPr>
              <w:t>ResMon</w:t>
            </w:r>
            <w:r w:rsidRPr="00A5526C">
              <w:t>UsedUpNotificati</w:t>
            </w:r>
            <w:r w:rsidRPr="00A5526C">
              <w:lastRenderedPageBreak/>
              <w:t>on</w:t>
            </w:r>
            <w:bookmarkEnd w:id="64"/>
            <w:r>
              <w:rPr>
                <w:rFonts w:hint="eastAsia"/>
              </w:rPr>
              <w:t xml:space="preserve"> (</w:t>
            </w:r>
            <w:r w:rsidRPr="00355582">
              <w:t>1.3.6.1.4.1.25506.2.169.3.</w:t>
            </w:r>
            <w:r>
              <w:rPr>
                <w:rFonts w:hint="eastAsia"/>
              </w:rPr>
              <w:t>0.5)</w:t>
            </w:r>
          </w:p>
        </w:tc>
        <w:tc>
          <w:tcPr>
            <w:tcW w:w="2232" w:type="dxa"/>
            <w:tcBorders>
              <w:top w:val="single" w:sz="8" w:space="0" w:color="000000"/>
              <w:left w:val="single" w:sz="8" w:space="0" w:color="000000"/>
              <w:bottom w:val="single" w:sz="8" w:space="0" w:color="000000"/>
              <w:right w:val="single" w:sz="8" w:space="0" w:color="000000"/>
            </w:tcBorders>
            <w:vAlign w:val="center"/>
          </w:tcPr>
          <w:p w:rsidR="009F64F9" w:rsidRDefault="009F64F9" w:rsidP="00795ECC">
            <w:pPr>
              <w:pStyle w:val="TableText"/>
            </w:pPr>
            <w:r w:rsidRPr="00D92B25">
              <w:rPr>
                <w:rFonts w:hint="eastAsia"/>
              </w:rPr>
              <w:lastRenderedPageBreak/>
              <w:t>H</w:t>
            </w:r>
            <w:r w:rsidRPr="00A87907">
              <w:t>H3C-</w:t>
            </w:r>
            <w:r>
              <w:rPr>
                <w:rFonts w:hint="eastAsia"/>
              </w:rPr>
              <w:t>RES</w:t>
            </w:r>
            <w:r w:rsidRPr="00A87907">
              <w:t>-</w:t>
            </w:r>
            <w:r>
              <w:rPr>
                <w:rFonts w:hint="eastAsia"/>
              </w:rPr>
              <w:t>MON-MIB</w:t>
            </w:r>
          </w:p>
        </w:tc>
        <w:tc>
          <w:tcPr>
            <w:tcW w:w="3470" w:type="dxa"/>
            <w:tcBorders>
              <w:top w:val="single" w:sz="8" w:space="0" w:color="000000"/>
              <w:left w:val="single" w:sz="8" w:space="0" w:color="000000"/>
              <w:bottom w:val="single" w:sz="8" w:space="0" w:color="000000"/>
              <w:right w:val="single" w:sz="18" w:space="0" w:color="000000"/>
            </w:tcBorders>
          </w:tcPr>
          <w:p w:rsidR="009F64F9" w:rsidRDefault="009F64F9" w:rsidP="00795ECC">
            <w:pPr>
              <w:pStyle w:val="TableText"/>
              <w:textAlignment w:val="top"/>
            </w:pPr>
            <w:r>
              <w:t>As per MIB</w:t>
            </w:r>
          </w:p>
        </w:tc>
      </w:tr>
      <w:tr w:rsidR="009F64F9" w:rsidRPr="00FE4E78" w:rsidTr="0022048E">
        <w:tc>
          <w:tcPr>
            <w:tcW w:w="2628" w:type="dxa"/>
            <w:tcBorders>
              <w:top w:val="single" w:sz="8" w:space="0" w:color="000000"/>
              <w:left w:val="single" w:sz="18" w:space="0" w:color="000000"/>
              <w:bottom w:val="single" w:sz="18" w:space="0" w:color="000000"/>
              <w:right w:val="single" w:sz="8" w:space="0" w:color="000000"/>
            </w:tcBorders>
            <w:vAlign w:val="center"/>
          </w:tcPr>
          <w:p w:rsidR="009F64F9" w:rsidRPr="00A5526C" w:rsidRDefault="009F64F9" w:rsidP="00795ECC">
            <w:pPr>
              <w:pStyle w:val="TableText"/>
            </w:pPr>
            <w:bookmarkStart w:id="65" w:name="_Toc504154827"/>
            <w:r w:rsidRPr="00A5526C">
              <w:lastRenderedPageBreak/>
              <w:t>hh3c</w:t>
            </w:r>
            <w:r>
              <w:rPr>
                <w:rFonts w:hint="eastAsia"/>
              </w:rPr>
              <w:t>ResMon</w:t>
            </w:r>
            <w:r w:rsidRPr="00A5526C">
              <w:t>UsedUp</w:t>
            </w:r>
            <w:r>
              <w:rPr>
                <w:rFonts w:hint="eastAsia"/>
              </w:rPr>
              <w:t>Recover</w:t>
            </w:r>
            <w:r w:rsidRPr="00A5526C">
              <w:t>Notification</w:t>
            </w:r>
            <w:bookmarkEnd w:id="65"/>
            <w:r>
              <w:rPr>
                <w:rFonts w:hint="eastAsia"/>
              </w:rPr>
              <w:t xml:space="preserve"> (</w:t>
            </w:r>
            <w:r w:rsidRPr="00355582">
              <w:t>1.3.6.1.4.1.25506.2.169.3.</w:t>
            </w:r>
            <w:r>
              <w:rPr>
                <w:rFonts w:hint="eastAsia"/>
              </w:rPr>
              <w:t>0.6)</w:t>
            </w:r>
          </w:p>
        </w:tc>
        <w:tc>
          <w:tcPr>
            <w:tcW w:w="2232" w:type="dxa"/>
            <w:tcBorders>
              <w:top w:val="single" w:sz="8" w:space="0" w:color="000000"/>
              <w:left w:val="single" w:sz="8" w:space="0" w:color="000000"/>
              <w:bottom w:val="single" w:sz="18" w:space="0" w:color="000000"/>
              <w:right w:val="single" w:sz="8" w:space="0" w:color="000000"/>
            </w:tcBorders>
            <w:vAlign w:val="center"/>
          </w:tcPr>
          <w:p w:rsidR="009F64F9" w:rsidRDefault="009F64F9" w:rsidP="00795ECC">
            <w:pPr>
              <w:pStyle w:val="TableText"/>
            </w:pPr>
            <w:r w:rsidRPr="00D92B25">
              <w:rPr>
                <w:rFonts w:hint="eastAsia"/>
              </w:rPr>
              <w:t>H</w:t>
            </w:r>
            <w:r w:rsidRPr="00A87907">
              <w:t>H3C-</w:t>
            </w:r>
            <w:r>
              <w:rPr>
                <w:rFonts w:hint="eastAsia"/>
              </w:rPr>
              <w:t>RES</w:t>
            </w:r>
            <w:r w:rsidRPr="00A87907">
              <w:t>-</w:t>
            </w:r>
            <w:r>
              <w:rPr>
                <w:rFonts w:hint="eastAsia"/>
              </w:rPr>
              <w:t>MON-MIB</w:t>
            </w:r>
          </w:p>
        </w:tc>
        <w:tc>
          <w:tcPr>
            <w:tcW w:w="3470" w:type="dxa"/>
            <w:tcBorders>
              <w:top w:val="single" w:sz="8" w:space="0" w:color="000000"/>
              <w:left w:val="single" w:sz="8" w:space="0" w:color="000000"/>
              <w:bottom w:val="single" w:sz="18" w:space="0" w:color="000000"/>
              <w:right w:val="single" w:sz="18" w:space="0" w:color="000000"/>
            </w:tcBorders>
          </w:tcPr>
          <w:p w:rsidR="009F64F9" w:rsidRDefault="009F64F9" w:rsidP="00795ECC">
            <w:pPr>
              <w:pStyle w:val="TableText"/>
              <w:textAlignment w:val="top"/>
            </w:pPr>
            <w:r>
              <w:t>As per MIB</w:t>
            </w:r>
          </w:p>
        </w:tc>
      </w:tr>
    </w:tbl>
    <w:p w:rsidR="001B2EA4" w:rsidRPr="001B2EA4" w:rsidRDefault="001B2EA4" w:rsidP="00B9727D">
      <w:pPr>
        <w:pStyle w:val="TableText"/>
        <w:kinsoku w:val="0"/>
        <w:textAlignment w:val="top"/>
      </w:pPr>
    </w:p>
    <w:sectPr w:rsidR="001B2EA4" w:rsidRPr="001B2EA4" w:rsidSect="00681ECB">
      <w:footerReference w:type="default" r:id="rId7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780" w:rsidRDefault="004B3780">
      <w:r>
        <w:separator/>
      </w:r>
    </w:p>
  </w:endnote>
  <w:endnote w:type="continuationSeparator" w:id="0">
    <w:p w:rsidR="004B3780" w:rsidRDefault="004B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4D" w:rsidRPr="00F6399C" w:rsidRDefault="0000304D" w:rsidP="003C06AE">
    <w:pPr>
      <w:pStyle w:val="a9"/>
    </w:pPr>
    <w:r>
      <w:t>2014-09-23</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rsidR="00BB7EF5">
      <w:fldChar w:fldCharType="begin"/>
    </w:r>
    <w:r>
      <w:instrText xml:space="preserve"> PAGE  \* Arabic </w:instrText>
    </w:r>
    <w:r w:rsidR="00BB7EF5">
      <w:fldChar w:fldCharType="separate"/>
    </w:r>
    <w:r w:rsidR="00AA5D42">
      <w:rPr>
        <w:noProof/>
      </w:rPr>
      <w:t>1</w:t>
    </w:r>
    <w:r w:rsidR="00BB7EF5">
      <w:rPr>
        <w:noProof/>
      </w:rPr>
      <w:fldChar w:fldCharType="end"/>
    </w:r>
    <w:r>
      <w:t xml:space="preserve">, </w:t>
    </w:r>
    <w:r>
      <w:rPr>
        <w:rFonts w:hint="eastAsia"/>
      </w:rPr>
      <w:t xml:space="preserve">Total </w:t>
    </w:r>
    <w:fldSimple w:instr=" NUMPAGES  \* Arabic  \* MERGEFORMAT ">
      <w:r w:rsidR="00AA5D42">
        <w:rPr>
          <w:noProof/>
        </w:rPr>
        <w:t>3</w:t>
      </w:r>
    </w:fldSimple>
    <w:r>
      <w:rPr>
        <w:noProof/>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4D" w:rsidRPr="00F6399C" w:rsidRDefault="0000304D"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ptab w:relativeTo="margin" w:alignment="right" w:leader="none"/>
    </w:r>
    <w:r>
      <w:rPr>
        <w:rFonts w:hint="eastAsia"/>
      </w:rPr>
      <w:t>Page</w:t>
    </w:r>
    <w:r w:rsidR="00BB7EF5">
      <w:fldChar w:fldCharType="begin"/>
    </w:r>
    <w:r>
      <w:instrText>PAGE</w:instrText>
    </w:r>
    <w:r w:rsidR="00BB7EF5">
      <w:fldChar w:fldCharType="separate"/>
    </w:r>
    <w:r w:rsidR="00AA5D42">
      <w:rPr>
        <w:noProof/>
      </w:rPr>
      <w:t>18</w:t>
    </w:r>
    <w:r w:rsidR="00BB7EF5">
      <w:rPr>
        <w:noProof/>
      </w:rPr>
      <w:fldChar w:fldCharType="end"/>
    </w:r>
    <w:r>
      <w:t xml:space="preserve">, </w:t>
    </w:r>
    <w:r>
      <w:rPr>
        <w:rFonts w:hint="eastAsia"/>
      </w:rPr>
      <w:t xml:space="preserve">Total </w:t>
    </w:r>
    <w:fldSimple w:instr=" NUMPAGES  \* Arabic  \* MERGEFORMAT ">
      <w:r w:rsidR="00AA5D42">
        <w:rPr>
          <w:noProof/>
        </w:rPr>
        <w:t>42</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780" w:rsidRDefault="004B3780">
      <w:r>
        <w:separator/>
      </w:r>
    </w:p>
  </w:footnote>
  <w:footnote w:type="continuationSeparator" w:id="0">
    <w:p w:rsidR="004B3780" w:rsidRDefault="004B3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04D" w:rsidRDefault="0000304D" w:rsidP="00D74E40">
    <w:pPr>
      <w:pStyle w:val="a8"/>
      <w:tabs>
        <w:tab w:val="clear" w:pos="142"/>
      </w:tabs>
    </w:pPr>
    <w:r w:rsidRPr="00D74E40">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Pr="00B150B0">
      <w:t xml:space="preserve"> Comware V7 </w:t>
    </w:r>
    <w:r w:rsidR="00A2422B">
      <w:rPr>
        <w:rFonts w:hint="eastAsia"/>
      </w:rPr>
      <w:t xml:space="preserve">S10500 </w:t>
    </w:r>
    <w:r w:rsidRPr="00B150B0">
      <w:t>MIB Companion</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0195AB3"/>
    <w:multiLevelType w:val="hybridMultilevel"/>
    <w:tmpl w:val="5CB4C520"/>
    <w:lvl w:ilvl="0" w:tplc="E95895B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7">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9">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2">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7">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9">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1">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3">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4C760BDB"/>
    <w:multiLevelType w:val="hybridMultilevel"/>
    <w:tmpl w:val="8A3CA410"/>
    <w:lvl w:ilvl="0" w:tplc="2B8AD9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7">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8">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9">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7B30860"/>
    <w:multiLevelType w:val="hybridMultilevel"/>
    <w:tmpl w:val="D4D0F082"/>
    <w:lvl w:ilvl="0" w:tplc="16C00AA4">
      <w:start w:val="1"/>
      <w:numFmt w:val="decimal"/>
      <w:pStyle w:val="a3"/>
      <w:lvlText w:val="%1."/>
      <w:lvlJc w:val="left"/>
      <w:pPr>
        <w:tabs>
          <w:tab w:val="num" w:pos="360"/>
        </w:tabs>
        <w:ind w:left="360" w:hanging="360"/>
      </w:pPr>
      <w:rPr>
        <w:rFonts w:hint="default"/>
      </w:rPr>
    </w:lvl>
    <w:lvl w:ilvl="1" w:tplc="A63A9596" w:tentative="1">
      <w:start w:val="1"/>
      <w:numFmt w:val="lowerLetter"/>
      <w:lvlText w:val="%2)"/>
      <w:lvlJc w:val="left"/>
      <w:pPr>
        <w:tabs>
          <w:tab w:val="num" w:pos="840"/>
        </w:tabs>
        <w:ind w:left="840" w:hanging="420"/>
      </w:pPr>
    </w:lvl>
    <w:lvl w:ilvl="2" w:tplc="24D4640E" w:tentative="1">
      <w:start w:val="1"/>
      <w:numFmt w:val="lowerRoman"/>
      <w:lvlText w:val="%3."/>
      <w:lvlJc w:val="right"/>
      <w:pPr>
        <w:tabs>
          <w:tab w:val="num" w:pos="1260"/>
        </w:tabs>
        <w:ind w:left="1260" w:hanging="420"/>
      </w:pPr>
    </w:lvl>
    <w:lvl w:ilvl="3" w:tplc="EBE8D2A8" w:tentative="1">
      <w:start w:val="1"/>
      <w:numFmt w:val="decimal"/>
      <w:lvlText w:val="%4."/>
      <w:lvlJc w:val="left"/>
      <w:pPr>
        <w:tabs>
          <w:tab w:val="num" w:pos="1680"/>
        </w:tabs>
        <w:ind w:left="1680" w:hanging="420"/>
      </w:pPr>
    </w:lvl>
    <w:lvl w:ilvl="4" w:tplc="FF3C4B2A" w:tentative="1">
      <w:start w:val="1"/>
      <w:numFmt w:val="lowerLetter"/>
      <w:lvlText w:val="%5)"/>
      <w:lvlJc w:val="left"/>
      <w:pPr>
        <w:tabs>
          <w:tab w:val="num" w:pos="2100"/>
        </w:tabs>
        <w:ind w:left="2100" w:hanging="420"/>
      </w:pPr>
    </w:lvl>
    <w:lvl w:ilvl="5" w:tplc="0E0A03A2" w:tentative="1">
      <w:start w:val="1"/>
      <w:numFmt w:val="lowerRoman"/>
      <w:lvlText w:val="%6."/>
      <w:lvlJc w:val="right"/>
      <w:pPr>
        <w:tabs>
          <w:tab w:val="num" w:pos="2520"/>
        </w:tabs>
        <w:ind w:left="2520" w:hanging="420"/>
      </w:pPr>
    </w:lvl>
    <w:lvl w:ilvl="6" w:tplc="D0167C9E" w:tentative="1">
      <w:start w:val="1"/>
      <w:numFmt w:val="decimal"/>
      <w:lvlText w:val="%7."/>
      <w:lvlJc w:val="left"/>
      <w:pPr>
        <w:tabs>
          <w:tab w:val="num" w:pos="2940"/>
        </w:tabs>
        <w:ind w:left="2940" w:hanging="420"/>
      </w:pPr>
    </w:lvl>
    <w:lvl w:ilvl="7" w:tplc="3ABA4960" w:tentative="1">
      <w:start w:val="1"/>
      <w:numFmt w:val="lowerLetter"/>
      <w:lvlText w:val="%8)"/>
      <w:lvlJc w:val="left"/>
      <w:pPr>
        <w:tabs>
          <w:tab w:val="num" w:pos="3360"/>
        </w:tabs>
        <w:ind w:left="3360" w:hanging="420"/>
      </w:pPr>
    </w:lvl>
    <w:lvl w:ilvl="8" w:tplc="3A6C8CC0" w:tentative="1">
      <w:start w:val="1"/>
      <w:numFmt w:val="lowerRoman"/>
      <w:lvlText w:val="%9."/>
      <w:lvlJc w:val="right"/>
      <w:pPr>
        <w:tabs>
          <w:tab w:val="num" w:pos="3780"/>
        </w:tabs>
        <w:ind w:left="3780" w:hanging="420"/>
      </w:pPr>
    </w:lvl>
  </w:abstractNum>
  <w:abstractNum w:abstractNumId="32">
    <w:nsid w:val="6AB8588E"/>
    <w:multiLevelType w:val="hybridMultilevel"/>
    <w:tmpl w:val="8E385CFC"/>
    <w:lvl w:ilvl="0" w:tplc="36420AD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C61BE8"/>
    <w:multiLevelType w:val="hybridMultilevel"/>
    <w:tmpl w:val="68CCECAE"/>
    <w:lvl w:ilvl="0" w:tplc="4F24B112">
      <w:start w:val="1"/>
      <w:numFmt w:val="decimal"/>
      <w:lvlText w:val="%1)"/>
      <w:lvlJc w:val="left"/>
      <w:pPr>
        <w:tabs>
          <w:tab w:val="num" w:pos="780"/>
        </w:tabs>
        <w:ind w:left="780" w:hanging="360"/>
      </w:pPr>
      <w:rPr>
        <w:rFonts w:hint="default"/>
      </w:rPr>
    </w:lvl>
    <w:lvl w:ilvl="1" w:tplc="6DF24886" w:tentative="1">
      <w:start w:val="1"/>
      <w:numFmt w:val="lowerLetter"/>
      <w:lvlText w:val="%2)"/>
      <w:lvlJc w:val="left"/>
      <w:pPr>
        <w:tabs>
          <w:tab w:val="num" w:pos="1260"/>
        </w:tabs>
        <w:ind w:left="1260" w:hanging="420"/>
      </w:pPr>
    </w:lvl>
    <w:lvl w:ilvl="2" w:tplc="AF10AEA0" w:tentative="1">
      <w:start w:val="1"/>
      <w:numFmt w:val="lowerRoman"/>
      <w:lvlText w:val="%3."/>
      <w:lvlJc w:val="right"/>
      <w:pPr>
        <w:tabs>
          <w:tab w:val="num" w:pos="1680"/>
        </w:tabs>
        <w:ind w:left="1680" w:hanging="420"/>
      </w:pPr>
    </w:lvl>
    <w:lvl w:ilvl="3" w:tplc="CCA42F98" w:tentative="1">
      <w:start w:val="1"/>
      <w:numFmt w:val="decimal"/>
      <w:lvlText w:val="%4."/>
      <w:lvlJc w:val="left"/>
      <w:pPr>
        <w:tabs>
          <w:tab w:val="num" w:pos="2100"/>
        </w:tabs>
        <w:ind w:left="2100" w:hanging="420"/>
      </w:pPr>
    </w:lvl>
    <w:lvl w:ilvl="4" w:tplc="5D3AD5D8" w:tentative="1">
      <w:start w:val="1"/>
      <w:numFmt w:val="lowerLetter"/>
      <w:lvlText w:val="%5)"/>
      <w:lvlJc w:val="left"/>
      <w:pPr>
        <w:tabs>
          <w:tab w:val="num" w:pos="2520"/>
        </w:tabs>
        <w:ind w:left="2520" w:hanging="420"/>
      </w:pPr>
    </w:lvl>
    <w:lvl w:ilvl="5" w:tplc="3DDE02A6" w:tentative="1">
      <w:start w:val="1"/>
      <w:numFmt w:val="lowerRoman"/>
      <w:lvlText w:val="%6."/>
      <w:lvlJc w:val="right"/>
      <w:pPr>
        <w:tabs>
          <w:tab w:val="num" w:pos="2940"/>
        </w:tabs>
        <w:ind w:left="2940" w:hanging="420"/>
      </w:pPr>
    </w:lvl>
    <w:lvl w:ilvl="6" w:tplc="09681D94" w:tentative="1">
      <w:start w:val="1"/>
      <w:numFmt w:val="decimal"/>
      <w:lvlText w:val="%7."/>
      <w:lvlJc w:val="left"/>
      <w:pPr>
        <w:tabs>
          <w:tab w:val="num" w:pos="3360"/>
        </w:tabs>
        <w:ind w:left="3360" w:hanging="420"/>
      </w:pPr>
    </w:lvl>
    <w:lvl w:ilvl="7" w:tplc="1A2AFE96" w:tentative="1">
      <w:start w:val="1"/>
      <w:numFmt w:val="lowerLetter"/>
      <w:lvlText w:val="%8)"/>
      <w:lvlJc w:val="left"/>
      <w:pPr>
        <w:tabs>
          <w:tab w:val="num" w:pos="3780"/>
        </w:tabs>
        <w:ind w:left="3780" w:hanging="420"/>
      </w:pPr>
    </w:lvl>
    <w:lvl w:ilvl="8" w:tplc="46EEA188" w:tentative="1">
      <w:start w:val="1"/>
      <w:numFmt w:val="lowerRoman"/>
      <w:lvlText w:val="%9."/>
      <w:lvlJc w:val="right"/>
      <w:pPr>
        <w:tabs>
          <w:tab w:val="num" w:pos="4200"/>
        </w:tabs>
        <w:ind w:left="4200" w:hanging="420"/>
      </w:pPr>
    </w:lvl>
  </w:abstractNum>
  <w:abstractNum w:abstractNumId="34">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5">
    <w:nsid w:val="796601A4"/>
    <w:multiLevelType w:val="singleLevel"/>
    <w:tmpl w:val="986A800C"/>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36">
    <w:nsid w:val="7D68553C"/>
    <w:multiLevelType w:val="hybridMultilevel"/>
    <w:tmpl w:val="35C8C92E"/>
    <w:lvl w:ilvl="0" w:tplc="BE765FD2">
      <w:start w:val="1"/>
      <w:numFmt w:val="decimal"/>
      <w:lvlText w:val="(%1)"/>
      <w:lvlJc w:val="left"/>
      <w:pPr>
        <w:tabs>
          <w:tab w:val="num" w:pos="840"/>
        </w:tabs>
        <w:ind w:left="840" w:hanging="420"/>
      </w:pPr>
    </w:lvl>
    <w:lvl w:ilvl="1" w:tplc="58205BE2">
      <w:start w:val="1"/>
      <w:numFmt w:val="decimal"/>
      <w:lvlText w:val="%2."/>
      <w:lvlJc w:val="left"/>
      <w:pPr>
        <w:tabs>
          <w:tab w:val="num" w:pos="1440"/>
        </w:tabs>
        <w:ind w:left="1440" w:hanging="360"/>
      </w:pPr>
    </w:lvl>
    <w:lvl w:ilvl="2" w:tplc="603087A8">
      <w:start w:val="1"/>
      <w:numFmt w:val="decimal"/>
      <w:lvlText w:val="%3."/>
      <w:lvlJc w:val="left"/>
      <w:pPr>
        <w:tabs>
          <w:tab w:val="num" w:pos="2160"/>
        </w:tabs>
        <w:ind w:left="2160" w:hanging="360"/>
      </w:pPr>
    </w:lvl>
    <w:lvl w:ilvl="3" w:tplc="A1FE0C76">
      <w:start w:val="1"/>
      <w:numFmt w:val="decimal"/>
      <w:lvlText w:val="%4."/>
      <w:lvlJc w:val="left"/>
      <w:pPr>
        <w:tabs>
          <w:tab w:val="num" w:pos="2880"/>
        </w:tabs>
        <w:ind w:left="2880" w:hanging="360"/>
      </w:pPr>
    </w:lvl>
    <w:lvl w:ilvl="4" w:tplc="4F4CA16C">
      <w:start w:val="1"/>
      <w:numFmt w:val="decimal"/>
      <w:lvlText w:val="%5."/>
      <w:lvlJc w:val="left"/>
      <w:pPr>
        <w:tabs>
          <w:tab w:val="num" w:pos="3600"/>
        </w:tabs>
        <w:ind w:left="3600" w:hanging="360"/>
      </w:pPr>
    </w:lvl>
    <w:lvl w:ilvl="5" w:tplc="4A6C71D8">
      <w:start w:val="1"/>
      <w:numFmt w:val="decimal"/>
      <w:lvlText w:val="%6."/>
      <w:lvlJc w:val="left"/>
      <w:pPr>
        <w:tabs>
          <w:tab w:val="num" w:pos="4320"/>
        </w:tabs>
        <w:ind w:left="4320" w:hanging="360"/>
      </w:pPr>
    </w:lvl>
    <w:lvl w:ilvl="6" w:tplc="F5A443F8">
      <w:start w:val="1"/>
      <w:numFmt w:val="decimal"/>
      <w:lvlText w:val="%7."/>
      <w:lvlJc w:val="left"/>
      <w:pPr>
        <w:tabs>
          <w:tab w:val="num" w:pos="5040"/>
        </w:tabs>
        <w:ind w:left="5040" w:hanging="360"/>
      </w:pPr>
    </w:lvl>
    <w:lvl w:ilvl="7" w:tplc="09927D56">
      <w:start w:val="1"/>
      <w:numFmt w:val="decimal"/>
      <w:lvlText w:val="%8."/>
      <w:lvlJc w:val="left"/>
      <w:pPr>
        <w:tabs>
          <w:tab w:val="num" w:pos="5760"/>
        </w:tabs>
        <w:ind w:left="5760" w:hanging="360"/>
      </w:pPr>
    </w:lvl>
    <w:lvl w:ilvl="8" w:tplc="E00A9278">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11"/>
  </w:num>
  <w:num w:numId="4">
    <w:abstractNumId w:val="16"/>
  </w:num>
  <w:num w:numId="5">
    <w:abstractNumId w:val="6"/>
  </w:num>
  <w:num w:numId="6">
    <w:abstractNumId w:val="2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9"/>
  </w:num>
  <w:num w:numId="10">
    <w:abstractNumId w:val="5"/>
  </w:num>
  <w:num w:numId="11">
    <w:abstractNumId w:val="23"/>
  </w:num>
  <w:num w:numId="12">
    <w:abstractNumId w:val="31"/>
  </w:num>
  <w:num w:numId="13">
    <w:abstractNumId w:val="28"/>
  </w:num>
  <w:num w:numId="14">
    <w:abstractNumId w:val="10"/>
  </w:num>
  <w:num w:numId="15">
    <w:abstractNumId w:val="11"/>
  </w:num>
  <w:num w:numId="16">
    <w:abstractNumId w:val="33"/>
  </w:num>
  <w:num w:numId="17">
    <w:abstractNumId w:val="27"/>
  </w:num>
  <w:num w:numId="18">
    <w:abstractNumId w:val="30"/>
  </w:num>
  <w:num w:numId="19">
    <w:abstractNumId w:val="22"/>
  </w:num>
  <w:num w:numId="20">
    <w:abstractNumId w:val="2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
  </w:num>
  <w:num w:numId="30">
    <w:abstractNumId w:val="13"/>
  </w:num>
  <w:num w:numId="31">
    <w:abstractNumId w:val="4"/>
  </w:num>
  <w:num w:numId="32">
    <w:abstractNumId w:val="25"/>
  </w:num>
  <w:num w:numId="33">
    <w:abstractNumId w:val="11"/>
  </w:num>
  <w:num w:numId="34">
    <w:abstractNumId w:val="11"/>
  </w:num>
  <w:num w:numId="35">
    <w:abstractNumId w:val="2"/>
  </w:num>
  <w:num w:numId="36">
    <w:abstractNumId w:val="14"/>
  </w:num>
  <w:num w:numId="37">
    <w:abstractNumId w:val="29"/>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2"/>
  </w:num>
  <w:num w:numId="41">
    <w:abstractNumId w:val="24"/>
  </w:num>
  <w:num w:numId="4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304D"/>
    <w:rsid w:val="00006F05"/>
    <w:rsid w:val="00007C82"/>
    <w:rsid w:val="00010779"/>
    <w:rsid w:val="000169A3"/>
    <w:rsid w:val="00024D08"/>
    <w:rsid w:val="00026173"/>
    <w:rsid w:val="00026D00"/>
    <w:rsid w:val="00031B0C"/>
    <w:rsid w:val="0003248E"/>
    <w:rsid w:val="00033C8F"/>
    <w:rsid w:val="000412EA"/>
    <w:rsid w:val="00041DC8"/>
    <w:rsid w:val="00041F55"/>
    <w:rsid w:val="00042D8C"/>
    <w:rsid w:val="0004533D"/>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05B0"/>
    <w:rsid w:val="000F2F70"/>
    <w:rsid w:val="00100B65"/>
    <w:rsid w:val="00101F90"/>
    <w:rsid w:val="0010333F"/>
    <w:rsid w:val="00104918"/>
    <w:rsid w:val="00105865"/>
    <w:rsid w:val="00114DE8"/>
    <w:rsid w:val="00116D1F"/>
    <w:rsid w:val="0011737F"/>
    <w:rsid w:val="00127B2B"/>
    <w:rsid w:val="00127C5F"/>
    <w:rsid w:val="0013053C"/>
    <w:rsid w:val="00130627"/>
    <w:rsid w:val="001336EE"/>
    <w:rsid w:val="00135C0D"/>
    <w:rsid w:val="0014039C"/>
    <w:rsid w:val="00140AB5"/>
    <w:rsid w:val="001410F3"/>
    <w:rsid w:val="001410FA"/>
    <w:rsid w:val="00142EEF"/>
    <w:rsid w:val="001441E7"/>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2EA4"/>
    <w:rsid w:val="001B5C82"/>
    <w:rsid w:val="001B6E89"/>
    <w:rsid w:val="001B75F7"/>
    <w:rsid w:val="001C12F3"/>
    <w:rsid w:val="001C1670"/>
    <w:rsid w:val="001C1CFD"/>
    <w:rsid w:val="001C5C8B"/>
    <w:rsid w:val="001C62E6"/>
    <w:rsid w:val="001C66D9"/>
    <w:rsid w:val="001D1259"/>
    <w:rsid w:val="001D2135"/>
    <w:rsid w:val="001D2194"/>
    <w:rsid w:val="001D2EBC"/>
    <w:rsid w:val="001D3AD5"/>
    <w:rsid w:val="001D3E60"/>
    <w:rsid w:val="001D51EC"/>
    <w:rsid w:val="001D5BD0"/>
    <w:rsid w:val="001E1371"/>
    <w:rsid w:val="001E2AF7"/>
    <w:rsid w:val="001E2CD7"/>
    <w:rsid w:val="001F35A4"/>
    <w:rsid w:val="001F37DE"/>
    <w:rsid w:val="001F4349"/>
    <w:rsid w:val="001F64B8"/>
    <w:rsid w:val="001F6BFA"/>
    <w:rsid w:val="00203329"/>
    <w:rsid w:val="002036A0"/>
    <w:rsid w:val="00203CCD"/>
    <w:rsid w:val="002041B4"/>
    <w:rsid w:val="0020482E"/>
    <w:rsid w:val="0020629E"/>
    <w:rsid w:val="00207458"/>
    <w:rsid w:val="0021284E"/>
    <w:rsid w:val="00212EEA"/>
    <w:rsid w:val="00213F8D"/>
    <w:rsid w:val="0021413A"/>
    <w:rsid w:val="0021483C"/>
    <w:rsid w:val="00214B9D"/>
    <w:rsid w:val="00220511"/>
    <w:rsid w:val="002229FD"/>
    <w:rsid w:val="002243AF"/>
    <w:rsid w:val="002258D1"/>
    <w:rsid w:val="00225AC2"/>
    <w:rsid w:val="0022703D"/>
    <w:rsid w:val="00227AAE"/>
    <w:rsid w:val="0023049B"/>
    <w:rsid w:val="00231729"/>
    <w:rsid w:val="00232A8A"/>
    <w:rsid w:val="0023381A"/>
    <w:rsid w:val="00234AA2"/>
    <w:rsid w:val="0024147A"/>
    <w:rsid w:val="002424FF"/>
    <w:rsid w:val="00242C4C"/>
    <w:rsid w:val="0024460D"/>
    <w:rsid w:val="00244BFF"/>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4852"/>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3D6D"/>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2B7"/>
    <w:rsid w:val="003879B5"/>
    <w:rsid w:val="00387CDA"/>
    <w:rsid w:val="00392D91"/>
    <w:rsid w:val="00395E0A"/>
    <w:rsid w:val="003A12CC"/>
    <w:rsid w:val="003A4CE6"/>
    <w:rsid w:val="003A5B19"/>
    <w:rsid w:val="003A6AC3"/>
    <w:rsid w:val="003B0F07"/>
    <w:rsid w:val="003B14A9"/>
    <w:rsid w:val="003B4A2B"/>
    <w:rsid w:val="003B68EF"/>
    <w:rsid w:val="003C06AE"/>
    <w:rsid w:val="003C2D91"/>
    <w:rsid w:val="003C3AD4"/>
    <w:rsid w:val="003C6BA8"/>
    <w:rsid w:val="003D1704"/>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4FFB"/>
    <w:rsid w:val="00435942"/>
    <w:rsid w:val="00435A6A"/>
    <w:rsid w:val="00436C09"/>
    <w:rsid w:val="00436E8B"/>
    <w:rsid w:val="004372DC"/>
    <w:rsid w:val="00437468"/>
    <w:rsid w:val="00437E79"/>
    <w:rsid w:val="00440644"/>
    <w:rsid w:val="00440FC0"/>
    <w:rsid w:val="00442081"/>
    <w:rsid w:val="00442697"/>
    <w:rsid w:val="00444014"/>
    <w:rsid w:val="0044428E"/>
    <w:rsid w:val="004514E0"/>
    <w:rsid w:val="00453AFD"/>
    <w:rsid w:val="0046153F"/>
    <w:rsid w:val="00463880"/>
    <w:rsid w:val="00464FB6"/>
    <w:rsid w:val="004659F6"/>
    <w:rsid w:val="00466D53"/>
    <w:rsid w:val="00473082"/>
    <w:rsid w:val="00474169"/>
    <w:rsid w:val="00480FF7"/>
    <w:rsid w:val="004814D6"/>
    <w:rsid w:val="00482058"/>
    <w:rsid w:val="00482AF2"/>
    <w:rsid w:val="00483FBE"/>
    <w:rsid w:val="00487674"/>
    <w:rsid w:val="00490C2B"/>
    <w:rsid w:val="0049295D"/>
    <w:rsid w:val="00497463"/>
    <w:rsid w:val="00497B65"/>
    <w:rsid w:val="004A297A"/>
    <w:rsid w:val="004A3514"/>
    <w:rsid w:val="004A4BEA"/>
    <w:rsid w:val="004A5203"/>
    <w:rsid w:val="004A59CC"/>
    <w:rsid w:val="004B05BB"/>
    <w:rsid w:val="004B22BC"/>
    <w:rsid w:val="004B3780"/>
    <w:rsid w:val="004B3B89"/>
    <w:rsid w:val="004B611B"/>
    <w:rsid w:val="004B6172"/>
    <w:rsid w:val="004B7AD2"/>
    <w:rsid w:val="004C0507"/>
    <w:rsid w:val="004C2C75"/>
    <w:rsid w:val="004C348F"/>
    <w:rsid w:val="004C45DF"/>
    <w:rsid w:val="004C4ABA"/>
    <w:rsid w:val="004C6779"/>
    <w:rsid w:val="004C6F56"/>
    <w:rsid w:val="004D0E57"/>
    <w:rsid w:val="004D2ACC"/>
    <w:rsid w:val="004D2B19"/>
    <w:rsid w:val="004D2C76"/>
    <w:rsid w:val="004D3155"/>
    <w:rsid w:val="004D4002"/>
    <w:rsid w:val="004D6F0B"/>
    <w:rsid w:val="004E319E"/>
    <w:rsid w:val="004E49D9"/>
    <w:rsid w:val="004E5052"/>
    <w:rsid w:val="004E5376"/>
    <w:rsid w:val="004E5B86"/>
    <w:rsid w:val="004E6716"/>
    <w:rsid w:val="004F26ED"/>
    <w:rsid w:val="004F2A5E"/>
    <w:rsid w:val="004F43FF"/>
    <w:rsid w:val="004F5DBD"/>
    <w:rsid w:val="004F648B"/>
    <w:rsid w:val="00501C5E"/>
    <w:rsid w:val="0050236E"/>
    <w:rsid w:val="00504229"/>
    <w:rsid w:val="00507F59"/>
    <w:rsid w:val="005108FF"/>
    <w:rsid w:val="00520FD6"/>
    <w:rsid w:val="00523EA0"/>
    <w:rsid w:val="005313B7"/>
    <w:rsid w:val="005314E6"/>
    <w:rsid w:val="00531884"/>
    <w:rsid w:val="0053247F"/>
    <w:rsid w:val="005368AA"/>
    <w:rsid w:val="005374BF"/>
    <w:rsid w:val="005377E1"/>
    <w:rsid w:val="00540557"/>
    <w:rsid w:val="00541AF0"/>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853F7"/>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234"/>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3B47"/>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3458"/>
    <w:rsid w:val="006C4460"/>
    <w:rsid w:val="006C774D"/>
    <w:rsid w:val="006D2B8F"/>
    <w:rsid w:val="006D5EA7"/>
    <w:rsid w:val="006D7C2F"/>
    <w:rsid w:val="006E028D"/>
    <w:rsid w:val="006E06E5"/>
    <w:rsid w:val="006E2BC3"/>
    <w:rsid w:val="006E3FAC"/>
    <w:rsid w:val="006E5375"/>
    <w:rsid w:val="006F1166"/>
    <w:rsid w:val="006F4F49"/>
    <w:rsid w:val="006F5609"/>
    <w:rsid w:val="00705AF2"/>
    <w:rsid w:val="00705D04"/>
    <w:rsid w:val="00705E1D"/>
    <w:rsid w:val="007067E4"/>
    <w:rsid w:val="00707ADC"/>
    <w:rsid w:val="0071263A"/>
    <w:rsid w:val="00713B84"/>
    <w:rsid w:val="007145B3"/>
    <w:rsid w:val="00714EB9"/>
    <w:rsid w:val="00721ED8"/>
    <w:rsid w:val="00722837"/>
    <w:rsid w:val="00723436"/>
    <w:rsid w:val="00724400"/>
    <w:rsid w:val="00724BAB"/>
    <w:rsid w:val="007271DC"/>
    <w:rsid w:val="00727E5D"/>
    <w:rsid w:val="0073049E"/>
    <w:rsid w:val="007304C6"/>
    <w:rsid w:val="0073206C"/>
    <w:rsid w:val="00732C78"/>
    <w:rsid w:val="00734D72"/>
    <w:rsid w:val="00736BF3"/>
    <w:rsid w:val="00737F73"/>
    <w:rsid w:val="00740F98"/>
    <w:rsid w:val="00741835"/>
    <w:rsid w:val="00744F0D"/>
    <w:rsid w:val="00745E0D"/>
    <w:rsid w:val="00747A68"/>
    <w:rsid w:val="00747CD4"/>
    <w:rsid w:val="00747D4D"/>
    <w:rsid w:val="007522A0"/>
    <w:rsid w:val="0075322C"/>
    <w:rsid w:val="007563F6"/>
    <w:rsid w:val="00756453"/>
    <w:rsid w:val="00757742"/>
    <w:rsid w:val="00757A90"/>
    <w:rsid w:val="00760E7D"/>
    <w:rsid w:val="00761902"/>
    <w:rsid w:val="007651E6"/>
    <w:rsid w:val="00765984"/>
    <w:rsid w:val="0077351D"/>
    <w:rsid w:val="00773D46"/>
    <w:rsid w:val="00774E54"/>
    <w:rsid w:val="007750CF"/>
    <w:rsid w:val="00777BF2"/>
    <w:rsid w:val="007847B0"/>
    <w:rsid w:val="007850F0"/>
    <w:rsid w:val="00785163"/>
    <w:rsid w:val="0078633A"/>
    <w:rsid w:val="00786659"/>
    <w:rsid w:val="00786F76"/>
    <w:rsid w:val="007916A1"/>
    <w:rsid w:val="00795514"/>
    <w:rsid w:val="007966CD"/>
    <w:rsid w:val="007A08B0"/>
    <w:rsid w:val="007A2D2E"/>
    <w:rsid w:val="007A2F79"/>
    <w:rsid w:val="007A61E5"/>
    <w:rsid w:val="007B1D4C"/>
    <w:rsid w:val="007C0780"/>
    <w:rsid w:val="007C271C"/>
    <w:rsid w:val="007C425C"/>
    <w:rsid w:val="007D1B50"/>
    <w:rsid w:val="007D396B"/>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45966"/>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2E3E"/>
    <w:rsid w:val="008E3A98"/>
    <w:rsid w:val="008E5248"/>
    <w:rsid w:val="008E7BF1"/>
    <w:rsid w:val="008F25AD"/>
    <w:rsid w:val="008F390F"/>
    <w:rsid w:val="008F42FE"/>
    <w:rsid w:val="008F7D13"/>
    <w:rsid w:val="009028C6"/>
    <w:rsid w:val="0090320A"/>
    <w:rsid w:val="0090511C"/>
    <w:rsid w:val="0091036B"/>
    <w:rsid w:val="00910C77"/>
    <w:rsid w:val="00913157"/>
    <w:rsid w:val="009149CA"/>
    <w:rsid w:val="009202C5"/>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2692"/>
    <w:rsid w:val="00972838"/>
    <w:rsid w:val="00973BC0"/>
    <w:rsid w:val="0097743E"/>
    <w:rsid w:val="009778D5"/>
    <w:rsid w:val="0098019C"/>
    <w:rsid w:val="00980625"/>
    <w:rsid w:val="00980707"/>
    <w:rsid w:val="0098117B"/>
    <w:rsid w:val="009825F8"/>
    <w:rsid w:val="00983A0B"/>
    <w:rsid w:val="0098481F"/>
    <w:rsid w:val="0098518D"/>
    <w:rsid w:val="009858A8"/>
    <w:rsid w:val="00991D94"/>
    <w:rsid w:val="009931B8"/>
    <w:rsid w:val="009933BC"/>
    <w:rsid w:val="00994846"/>
    <w:rsid w:val="00994F23"/>
    <w:rsid w:val="009A05B0"/>
    <w:rsid w:val="009A4308"/>
    <w:rsid w:val="009A656C"/>
    <w:rsid w:val="009B0A52"/>
    <w:rsid w:val="009B0E91"/>
    <w:rsid w:val="009B1264"/>
    <w:rsid w:val="009B22C7"/>
    <w:rsid w:val="009B59F8"/>
    <w:rsid w:val="009C51A8"/>
    <w:rsid w:val="009C53FB"/>
    <w:rsid w:val="009C5719"/>
    <w:rsid w:val="009C6997"/>
    <w:rsid w:val="009D357D"/>
    <w:rsid w:val="009D5433"/>
    <w:rsid w:val="009D6546"/>
    <w:rsid w:val="009D7A22"/>
    <w:rsid w:val="009E222F"/>
    <w:rsid w:val="009E309F"/>
    <w:rsid w:val="009E5BB8"/>
    <w:rsid w:val="009E679E"/>
    <w:rsid w:val="009E7BB3"/>
    <w:rsid w:val="009F1266"/>
    <w:rsid w:val="009F64F9"/>
    <w:rsid w:val="00A00A2C"/>
    <w:rsid w:val="00A033EA"/>
    <w:rsid w:val="00A2422B"/>
    <w:rsid w:val="00A26058"/>
    <w:rsid w:val="00A3486E"/>
    <w:rsid w:val="00A41B6E"/>
    <w:rsid w:val="00A4310B"/>
    <w:rsid w:val="00A43267"/>
    <w:rsid w:val="00A4763F"/>
    <w:rsid w:val="00A5397B"/>
    <w:rsid w:val="00A61BDF"/>
    <w:rsid w:val="00A61D5E"/>
    <w:rsid w:val="00A6400F"/>
    <w:rsid w:val="00A64A4C"/>
    <w:rsid w:val="00A650B9"/>
    <w:rsid w:val="00A70E77"/>
    <w:rsid w:val="00A72D4B"/>
    <w:rsid w:val="00A73629"/>
    <w:rsid w:val="00A75839"/>
    <w:rsid w:val="00A84C05"/>
    <w:rsid w:val="00A921AC"/>
    <w:rsid w:val="00A96981"/>
    <w:rsid w:val="00AA123C"/>
    <w:rsid w:val="00AA5D42"/>
    <w:rsid w:val="00AA6B9F"/>
    <w:rsid w:val="00AB0C10"/>
    <w:rsid w:val="00AB0F83"/>
    <w:rsid w:val="00AB4C7A"/>
    <w:rsid w:val="00AB752E"/>
    <w:rsid w:val="00AC2FA5"/>
    <w:rsid w:val="00AC7F79"/>
    <w:rsid w:val="00AD2A69"/>
    <w:rsid w:val="00AD6678"/>
    <w:rsid w:val="00AE1174"/>
    <w:rsid w:val="00AE1198"/>
    <w:rsid w:val="00AE1CD1"/>
    <w:rsid w:val="00AE3667"/>
    <w:rsid w:val="00AE491F"/>
    <w:rsid w:val="00AE6AA2"/>
    <w:rsid w:val="00AE7C6E"/>
    <w:rsid w:val="00AF1046"/>
    <w:rsid w:val="00AF2487"/>
    <w:rsid w:val="00B00C18"/>
    <w:rsid w:val="00B01124"/>
    <w:rsid w:val="00B01A44"/>
    <w:rsid w:val="00B022F7"/>
    <w:rsid w:val="00B04070"/>
    <w:rsid w:val="00B055DA"/>
    <w:rsid w:val="00B05BAE"/>
    <w:rsid w:val="00B07C6F"/>
    <w:rsid w:val="00B07EEF"/>
    <w:rsid w:val="00B107CB"/>
    <w:rsid w:val="00B1337E"/>
    <w:rsid w:val="00B150B0"/>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3B73"/>
    <w:rsid w:val="00B46314"/>
    <w:rsid w:val="00B515FF"/>
    <w:rsid w:val="00B517BA"/>
    <w:rsid w:val="00B52E5E"/>
    <w:rsid w:val="00B56CE9"/>
    <w:rsid w:val="00B57C39"/>
    <w:rsid w:val="00B6279F"/>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3400"/>
    <w:rsid w:val="00B941E4"/>
    <w:rsid w:val="00B962E5"/>
    <w:rsid w:val="00B96808"/>
    <w:rsid w:val="00B969D2"/>
    <w:rsid w:val="00B96D23"/>
    <w:rsid w:val="00B9727D"/>
    <w:rsid w:val="00BA129D"/>
    <w:rsid w:val="00BA1B9A"/>
    <w:rsid w:val="00BA2CEB"/>
    <w:rsid w:val="00BA3A83"/>
    <w:rsid w:val="00BB02A4"/>
    <w:rsid w:val="00BB10E3"/>
    <w:rsid w:val="00BB3B88"/>
    <w:rsid w:val="00BB52F0"/>
    <w:rsid w:val="00BB7EF5"/>
    <w:rsid w:val="00BC1656"/>
    <w:rsid w:val="00BC4A6E"/>
    <w:rsid w:val="00BE1147"/>
    <w:rsid w:val="00BE16BD"/>
    <w:rsid w:val="00BE1AA7"/>
    <w:rsid w:val="00BE5AEF"/>
    <w:rsid w:val="00BF2BC2"/>
    <w:rsid w:val="00BF327E"/>
    <w:rsid w:val="00C042C6"/>
    <w:rsid w:val="00C1084C"/>
    <w:rsid w:val="00C15BB6"/>
    <w:rsid w:val="00C161AA"/>
    <w:rsid w:val="00C20461"/>
    <w:rsid w:val="00C241FF"/>
    <w:rsid w:val="00C26532"/>
    <w:rsid w:val="00C27D2F"/>
    <w:rsid w:val="00C3231C"/>
    <w:rsid w:val="00C328F7"/>
    <w:rsid w:val="00C40E01"/>
    <w:rsid w:val="00C40FEF"/>
    <w:rsid w:val="00C4214D"/>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B6CD1"/>
    <w:rsid w:val="00CC04A3"/>
    <w:rsid w:val="00CC5B69"/>
    <w:rsid w:val="00CD123F"/>
    <w:rsid w:val="00CD642F"/>
    <w:rsid w:val="00CD69B6"/>
    <w:rsid w:val="00CD7237"/>
    <w:rsid w:val="00CD75CA"/>
    <w:rsid w:val="00CE3A24"/>
    <w:rsid w:val="00CE5A20"/>
    <w:rsid w:val="00CE5F45"/>
    <w:rsid w:val="00CF458B"/>
    <w:rsid w:val="00CF493B"/>
    <w:rsid w:val="00CF609C"/>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1F69"/>
    <w:rsid w:val="00D32933"/>
    <w:rsid w:val="00D330B7"/>
    <w:rsid w:val="00D33E0B"/>
    <w:rsid w:val="00D35B29"/>
    <w:rsid w:val="00D36857"/>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9436F"/>
    <w:rsid w:val="00DA0CF4"/>
    <w:rsid w:val="00DA1001"/>
    <w:rsid w:val="00DB1A05"/>
    <w:rsid w:val="00DB1B58"/>
    <w:rsid w:val="00DB1F8E"/>
    <w:rsid w:val="00DB27A6"/>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50BC"/>
    <w:rsid w:val="00DF7617"/>
    <w:rsid w:val="00E0262E"/>
    <w:rsid w:val="00E029F4"/>
    <w:rsid w:val="00E03C27"/>
    <w:rsid w:val="00E061DE"/>
    <w:rsid w:val="00E06D67"/>
    <w:rsid w:val="00E10A99"/>
    <w:rsid w:val="00E1186D"/>
    <w:rsid w:val="00E1311A"/>
    <w:rsid w:val="00E216DD"/>
    <w:rsid w:val="00E240A9"/>
    <w:rsid w:val="00E26669"/>
    <w:rsid w:val="00E30238"/>
    <w:rsid w:val="00E316A9"/>
    <w:rsid w:val="00E3547A"/>
    <w:rsid w:val="00E36638"/>
    <w:rsid w:val="00E42B3D"/>
    <w:rsid w:val="00E42FBC"/>
    <w:rsid w:val="00E467CD"/>
    <w:rsid w:val="00E46EF4"/>
    <w:rsid w:val="00E50603"/>
    <w:rsid w:val="00E54472"/>
    <w:rsid w:val="00E56184"/>
    <w:rsid w:val="00E57410"/>
    <w:rsid w:val="00E62024"/>
    <w:rsid w:val="00E62E12"/>
    <w:rsid w:val="00E62E43"/>
    <w:rsid w:val="00E73D16"/>
    <w:rsid w:val="00E73F33"/>
    <w:rsid w:val="00E756E1"/>
    <w:rsid w:val="00E75B88"/>
    <w:rsid w:val="00E77CEF"/>
    <w:rsid w:val="00E81A5C"/>
    <w:rsid w:val="00E8299D"/>
    <w:rsid w:val="00E8399F"/>
    <w:rsid w:val="00E86573"/>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3F33"/>
    <w:rsid w:val="00ED6110"/>
    <w:rsid w:val="00EE32CC"/>
    <w:rsid w:val="00EE52D4"/>
    <w:rsid w:val="00EF108A"/>
    <w:rsid w:val="00EF4412"/>
    <w:rsid w:val="00EF4426"/>
    <w:rsid w:val="00EF50BA"/>
    <w:rsid w:val="00EF68AD"/>
    <w:rsid w:val="00F01144"/>
    <w:rsid w:val="00F04CEE"/>
    <w:rsid w:val="00F074F4"/>
    <w:rsid w:val="00F10835"/>
    <w:rsid w:val="00F13A8A"/>
    <w:rsid w:val="00F14AD1"/>
    <w:rsid w:val="00F15FD3"/>
    <w:rsid w:val="00F16529"/>
    <w:rsid w:val="00F16F53"/>
    <w:rsid w:val="00F1750E"/>
    <w:rsid w:val="00F17E9E"/>
    <w:rsid w:val="00F20369"/>
    <w:rsid w:val="00F20465"/>
    <w:rsid w:val="00F22FF1"/>
    <w:rsid w:val="00F232E4"/>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7388D"/>
    <w:rsid w:val="00F90478"/>
    <w:rsid w:val="00F92CE3"/>
    <w:rsid w:val="00F93B2E"/>
    <w:rsid w:val="00F956F0"/>
    <w:rsid w:val="00F95910"/>
    <w:rsid w:val="00FA0594"/>
    <w:rsid w:val="00FA13DB"/>
    <w:rsid w:val="00FB0797"/>
    <w:rsid w:val="00FB0844"/>
    <w:rsid w:val="00FB2F8C"/>
    <w:rsid w:val="00FB48AB"/>
    <w:rsid w:val="00FB76D5"/>
    <w:rsid w:val="00FB7F67"/>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5E1D"/>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1B2EA4"/>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1B2EA4"/>
    <w:pPr>
      <w:tabs>
        <w:tab w:val="clear" w:pos="1296"/>
        <w:tab w:val="num" w:pos="1440"/>
      </w:tabs>
      <w:ind w:left="1440" w:hanging="1440"/>
      <w:outlineLvl w:val="7"/>
    </w:pPr>
  </w:style>
  <w:style w:type="paragraph" w:styleId="9">
    <w:name w:val="heading 9"/>
    <w:basedOn w:val="8"/>
    <w:next w:val="a4"/>
    <w:link w:val="9Char"/>
    <w:qFormat/>
    <w:rsid w:val="001B2EA4"/>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1B2EA4"/>
    <w:rPr>
      <w:rFonts w:ascii="Arial" w:eastAsiaTheme="minorEastAsia" w:hAnsi="Arial" w:cstheme="minorBidi"/>
      <w:kern w:val="2"/>
      <w:sz w:val="21"/>
      <w:szCs w:val="22"/>
    </w:rPr>
  </w:style>
  <w:style w:type="character" w:customStyle="1" w:styleId="8Char">
    <w:name w:val="标题 8 Char"/>
    <w:basedOn w:val="a5"/>
    <w:link w:val="8"/>
    <w:rsid w:val="001B2EA4"/>
    <w:rPr>
      <w:rFonts w:ascii="Arial" w:eastAsiaTheme="minorEastAsia" w:hAnsi="Arial" w:cstheme="minorBidi"/>
      <w:kern w:val="2"/>
      <w:sz w:val="21"/>
      <w:szCs w:val="22"/>
    </w:rPr>
  </w:style>
  <w:style w:type="character" w:customStyle="1" w:styleId="9Char">
    <w:name w:val="标题 9 Char"/>
    <w:basedOn w:val="a5"/>
    <w:link w:val="9"/>
    <w:rsid w:val="001B2EA4"/>
    <w:rPr>
      <w:rFonts w:ascii="Arial" w:eastAsiaTheme="minorEastAsia" w:hAnsi="Arial" w:cstheme="minorBidi"/>
      <w:kern w:val="2"/>
      <w:sz w:val="21"/>
      <w:szCs w:val="22"/>
    </w:rPr>
  </w:style>
  <w:style w:type="paragraph" w:customStyle="1" w:styleId="a1">
    <w:name w:val="表格题注"/>
    <w:next w:val="a4"/>
    <w:rsid w:val="001B2EA4"/>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1B2EA4"/>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1B2EA4"/>
    <w:pPr>
      <w:jc w:val="center"/>
    </w:pPr>
    <w:rPr>
      <w:rFonts w:ascii="Arial" w:hAnsi="Arial"/>
      <w:b/>
      <w:sz w:val="21"/>
      <w:szCs w:val="21"/>
    </w:rPr>
  </w:style>
  <w:style w:type="table" w:customStyle="1" w:styleId="af8">
    <w:name w:val="表样式"/>
    <w:basedOn w:val="a6"/>
    <w:rsid w:val="001B2E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1B2EA4"/>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1B2EA4"/>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1B2EA4"/>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1B2EA4"/>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1B2EA4"/>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1B2EA4"/>
    <w:pPr>
      <w:widowControl w:val="0"/>
      <w:spacing w:before="0"/>
      <w:ind w:left="0"/>
    </w:pPr>
    <w:rPr>
      <w:rFonts w:ascii="Arial" w:eastAsiaTheme="minorEastAsia" w:hAnsi="Arial"/>
      <w:i/>
      <w:color w:val="0000FF"/>
      <w:sz w:val="21"/>
      <w:szCs w:val="22"/>
    </w:rPr>
  </w:style>
  <w:style w:type="paragraph" w:styleId="a">
    <w:name w:val="List Bullet"/>
    <w:basedOn w:val="a4"/>
    <w:autoRedefine/>
    <w:rsid w:val="001B2EA4"/>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1B2EA4"/>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1B2EA4"/>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1B2EA4"/>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1B2EA4"/>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1B2EA4"/>
    <w:rPr>
      <w:rFonts w:ascii="Arial" w:eastAsia="黑体" w:hAnsi="Arial"/>
      <w:sz w:val="24"/>
      <w:szCs w:val="24"/>
    </w:rPr>
  </w:style>
  <w:style w:type="character" w:customStyle="1" w:styleId="Char7">
    <w:name w:val="文档标题 Char"/>
    <w:basedOn w:val="a5"/>
    <w:link w:val="afa"/>
    <w:rsid w:val="001B2EA4"/>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1B2EA4"/>
    <w:rPr>
      <w:rFonts w:ascii="Arial" w:eastAsiaTheme="minorEastAsia" w:hAnsi="Arial" w:cs="Arial"/>
      <w:i/>
      <w:color w:val="0000FF"/>
      <w:kern w:val="2"/>
      <w:sz w:val="21"/>
      <w:szCs w:val="22"/>
    </w:rPr>
  </w:style>
  <w:style w:type="character" w:customStyle="1" w:styleId="Char8">
    <w:name w:val="注示头 Char"/>
    <w:basedOn w:val="a5"/>
    <w:link w:val="afc"/>
    <w:rsid w:val="001B2EA4"/>
    <w:rPr>
      <w:rFonts w:ascii="Arial" w:eastAsia="黑体" w:hAnsi="Arial" w:cstheme="minorBidi"/>
      <w:kern w:val="2"/>
      <w:sz w:val="18"/>
      <w:szCs w:val="21"/>
    </w:rPr>
  </w:style>
  <w:style w:type="paragraph" w:styleId="aff0">
    <w:name w:val="Normal Indent"/>
    <w:basedOn w:val="a4"/>
    <w:rsid w:val="001B2EA4"/>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1B2EA4"/>
    <w:rPr>
      <w:rFonts w:ascii="Arial" w:hAnsi="Arial"/>
      <w:noProof/>
      <w:sz w:val="21"/>
      <w:szCs w:val="21"/>
    </w:rPr>
  </w:style>
  <w:style w:type="paragraph" w:customStyle="1" w:styleId="CharChar0">
    <w:name w:val="编写建议 Char Char"/>
    <w:basedOn w:val="a4"/>
    <w:link w:val="CharCharChar"/>
    <w:autoRedefine/>
    <w:rsid w:val="001B2EA4"/>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1B2EA4"/>
    <w:rPr>
      <w:rFonts w:ascii="Arial" w:eastAsiaTheme="minorEastAsia" w:hAnsi="Arial" w:cs="Arial"/>
      <w:i/>
      <w:color w:val="0000FF"/>
      <w:kern w:val="2"/>
      <w:sz w:val="21"/>
      <w:szCs w:val="22"/>
    </w:rPr>
  </w:style>
  <w:style w:type="paragraph" w:customStyle="1" w:styleId="Just0">
    <w:name w:val="Just 0"/>
    <w:basedOn w:val="a4"/>
    <w:rsid w:val="001B2EA4"/>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1B2EA4"/>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1B2EA4"/>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1B2EA4"/>
    <w:rPr>
      <w:rFonts w:eastAsia="宋体"/>
      <w:u w:val="single"/>
      <w:lang w:val="en-GB" w:eastAsia="en-US" w:bidi="ar-SA"/>
    </w:rPr>
  </w:style>
  <w:style w:type="paragraph" w:customStyle="1" w:styleId="UnjSumm">
    <w:name w:val="Unj Summ"/>
    <w:basedOn w:val="a4"/>
    <w:rsid w:val="001B2EA4"/>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1B2EA4"/>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1B2EA4"/>
  </w:style>
  <w:style w:type="paragraph" w:styleId="aff1">
    <w:name w:val="Title"/>
    <w:basedOn w:val="a4"/>
    <w:link w:val="Char9"/>
    <w:qFormat/>
    <w:rsid w:val="001B2EA4"/>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1B2EA4"/>
    <w:rPr>
      <w:rFonts w:asciiTheme="minorHAnsi" w:eastAsiaTheme="minorEastAsia" w:hAnsiTheme="minorHAnsi" w:cstheme="minorBidi"/>
      <w:b/>
      <w:kern w:val="2"/>
      <w:szCs w:val="22"/>
      <w:lang w:val="en-GB" w:eastAsia="en-US"/>
    </w:rPr>
  </w:style>
  <w:style w:type="paragraph" w:customStyle="1" w:styleId="GreyBox">
    <w:name w:val="Grey Box"/>
    <w:rsid w:val="001B2EA4"/>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1B2EA4"/>
    <w:pPr>
      <w:spacing w:before="60" w:after="60"/>
    </w:pPr>
    <w:rPr>
      <w:rFonts w:ascii="Helvetica" w:hAnsi="Helvetica"/>
      <w:lang w:val="en-GB" w:eastAsia="en-US"/>
    </w:rPr>
  </w:style>
  <w:style w:type="character" w:customStyle="1" w:styleId="hCharCharCharChar">
    <w:name w:val="h Char Char Char Char"/>
    <w:basedOn w:val="a5"/>
    <w:link w:val="hCharCharChar"/>
    <w:rsid w:val="001B2EA4"/>
    <w:rPr>
      <w:rFonts w:asciiTheme="minorHAnsi" w:eastAsiaTheme="minorEastAsia" w:hAnsiTheme="minorHAnsi" w:cstheme="minorBidi"/>
      <w:kern w:val="2"/>
      <w:szCs w:val="22"/>
      <w:lang w:val="en-GB" w:eastAsia="en-US"/>
    </w:rPr>
  </w:style>
  <w:style w:type="paragraph" w:styleId="21">
    <w:name w:val="List 2"/>
    <w:basedOn w:val="a4"/>
    <w:rsid w:val="001B2EA4"/>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1B2EA4"/>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1B2EA4"/>
    <w:rPr>
      <w:rFonts w:asciiTheme="minorHAnsi" w:eastAsiaTheme="minorEastAsia" w:hAnsiTheme="minorHAnsi" w:cstheme="minorBidi"/>
      <w:kern w:val="2"/>
      <w:sz w:val="21"/>
      <w:szCs w:val="22"/>
    </w:rPr>
  </w:style>
  <w:style w:type="paragraph" w:customStyle="1" w:styleId="h">
    <w:name w:val="h"/>
    <w:basedOn w:val="Just0"/>
    <w:rsid w:val="001B2EA4"/>
  </w:style>
  <w:style w:type="paragraph" w:styleId="30">
    <w:name w:val="Body Text 3"/>
    <w:basedOn w:val="a4"/>
    <w:link w:val="3Char0"/>
    <w:rsid w:val="001B2EA4"/>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1B2EA4"/>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1B2EA4"/>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1B2EA4"/>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1B2EA4"/>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1B2EA4"/>
    <w:rPr>
      <w:rFonts w:ascii="Arial" w:eastAsia="黑体" w:hAnsi="Arial" w:cstheme="minorBidi"/>
      <w:kern w:val="2"/>
      <w:sz w:val="36"/>
      <w:szCs w:val="36"/>
    </w:rPr>
  </w:style>
  <w:style w:type="character" w:customStyle="1" w:styleId="CharCharChar0">
    <w:name w:val="注示头 Char Char Char"/>
    <w:basedOn w:val="a5"/>
    <w:link w:val="CharChar1"/>
    <w:rsid w:val="001B2EA4"/>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1B2EA4"/>
    <w:rPr>
      <w:rFonts w:ascii="Arial" w:hAnsi="Arial" w:cs="Helvetica"/>
      <w:noProof/>
      <w:kern w:val="2"/>
      <w:sz w:val="21"/>
      <w:szCs w:val="21"/>
    </w:rPr>
  </w:style>
  <w:style w:type="character" w:customStyle="1" w:styleId="hCharCharChar1">
    <w:name w:val="h Char Char Char1"/>
    <w:basedOn w:val="a5"/>
    <w:rsid w:val="001B2EA4"/>
    <w:rPr>
      <w:rFonts w:eastAsia="宋体"/>
      <w:lang w:val="en-GB" w:eastAsia="en-US" w:bidi="ar-SA"/>
    </w:rPr>
  </w:style>
  <w:style w:type="character" w:customStyle="1" w:styleId="CharCharCharCharCharChar">
    <w:name w:val="编写建议 Char Char Char Char Char Char"/>
    <w:basedOn w:val="a5"/>
    <w:rsid w:val="001B2EA4"/>
    <w:rPr>
      <w:rFonts w:ascii="Arial" w:eastAsia="宋体" w:hAnsi="Arial" w:cs="Arial"/>
      <w:i/>
      <w:color w:val="0000FF"/>
      <w:kern w:val="2"/>
      <w:sz w:val="21"/>
      <w:szCs w:val="21"/>
      <w:lang w:val="en-US" w:eastAsia="zh-CN" w:bidi="ar-SA"/>
    </w:rPr>
  </w:style>
  <w:style w:type="character" w:styleId="aff3">
    <w:name w:val="page number"/>
    <w:basedOn w:val="a5"/>
    <w:rsid w:val="001B2EA4"/>
  </w:style>
  <w:style w:type="character" w:customStyle="1" w:styleId="2CharCharCharCharCharCharCharCharCharCharCharCharCharCharCharChar">
    <w:name w:val="标题 2 Char Char Char Char Char Char Char Char Char Char Char Char Char Char Char Char"/>
    <w:basedOn w:val="a5"/>
    <w:rsid w:val="001B2EA4"/>
    <w:rPr>
      <w:rFonts w:ascii="Arial" w:eastAsia="黑体" w:hAnsi="Arial"/>
      <w:b/>
      <w:bCs/>
      <w:kern w:val="2"/>
      <w:sz w:val="32"/>
      <w:szCs w:val="32"/>
      <w:lang w:val="en-US" w:eastAsia="zh-CN" w:bidi="ar-SA"/>
    </w:rPr>
  </w:style>
  <w:style w:type="paragraph" w:styleId="aff4">
    <w:name w:val="Date"/>
    <w:basedOn w:val="a4"/>
    <w:next w:val="a4"/>
    <w:link w:val="Charb"/>
    <w:rsid w:val="001B2EA4"/>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1B2EA4"/>
    <w:rPr>
      <w:rFonts w:asciiTheme="minorHAnsi" w:eastAsia="Helvetica" w:hAnsiTheme="minorHAnsi" w:cstheme="minorBidi"/>
      <w:color w:val="000000"/>
      <w:kern w:val="2"/>
      <w:szCs w:val="22"/>
      <w:lang w:val="en-GB" w:eastAsia="en-US"/>
    </w:rPr>
  </w:style>
  <w:style w:type="numbering" w:styleId="111111">
    <w:name w:val="Outline List 2"/>
    <w:basedOn w:val="a7"/>
    <w:rsid w:val="001B2EA4"/>
    <w:pPr>
      <w:numPr>
        <w:numId w:val="10"/>
      </w:numPr>
    </w:pPr>
  </w:style>
  <w:style w:type="character" w:customStyle="1" w:styleId="TableTextCharCharCharCharChar">
    <w:name w:val="Table Text Char Char Char Char Char"/>
    <w:basedOn w:val="a5"/>
    <w:link w:val="TableTextCharCharCharChar"/>
    <w:rsid w:val="001B2EA4"/>
    <w:rPr>
      <w:rFonts w:ascii="Helvetica" w:eastAsia="Helvetica" w:hAnsi="Helvetica" w:cs="Arial Narrow"/>
      <w:sz w:val="18"/>
    </w:rPr>
  </w:style>
  <w:style w:type="character" w:customStyle="1" w:styleId="Tabs1Char">
    <w:name w:val="Tabs 1&quot; Char"/>
    <w:basedOn w:val="a5"/>
    <w:link w:val="Tabs1"/>
    <w:rsid w:val="001B2EA4"/>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1B2EA4"/>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1B2EA4"/>
    <w:rPr>
      <w:rFonts w:ascii="Arial Narrow" w:hAnsi="Arial Narrow" w:cs="Arial Narrow"/>
      <w:kern w:val="2"/>
      <w:sz w:val="21"/>
      <w:szCs w:val="21"/>
    </w:rPr>
  </w:style>
  <w:style w:type="paragraph" w:customStyle="1" w:styleId="TableTextCharCharCharChar">
    <w:name w:val="Table Text Char Char Char Char"/>
    <w:link w:val="TableTextCharCharCharCharChar"/>
    <w:rsid w:val="001B2EA4"/>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1B2EA4"/>
    <w:rPr>
      <w:rFonts w:ascii="charset0MS Sans Serif" w:eastAsia="Helvetica" w:hAnsi="charset0MS Sans Serif"/>
    </w:rPr>
  </w:style>
  <w:style w:type="paragraph" w:customStyle="1" w:styleId="Just1CharCharCharChar">
    <w:name w:val="Just 1 Char Char Char Char"/>
    <w:basedOn w:val="a4"/>
    <w:rsid w:val="001B2EA4"/>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1B2EA4"/>
    <w:rPr>
      <w:rFonts w:ascii="Arial" w:eastAsia="黑体" w:hAnsi="Arial"/>
      <w:sz w:val="24"/>
      <w:szCs w:val="24"/>
      <w:lang w:val="en-US" w:eastAsia="zh-CN" w:bidi="ar-SA"/>
    </w:rPr>
  </w:style>
  <w:style w:type="character" w:customStyle="1" w:styleId="CharChar10">
    <w:name w:val="编写建议 Char Char1"/>
    <w:basedOn w:val="a5"/>
    <w:rsid w:val="001B2EA4"/>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1B2EA4"/>
    <w:pPr>
      <w:numPr>
        <w:numId w:val="11"/>
      </w:numPr>
    </w:pPr>
  </w:style>
  <w:style w:type="paragraph" w:customStyle="1" w:styleId="22">
    <w:name w:val="标题2"/>
    <w:basedOn w:val="a4"/>
    <w:autoRedefine/>
    <w:rsid w:val="001B2EA4"/>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1B2EA4"/>
  </w:style>
  <w:style w:type="paragraph" w:customStyle="1" w:styleId="Helvetica5">
    <w:name w:val="正文Helvetica5"/>
    <w:rsid w:val="001B2EA4"/>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1B2EA4"/>
  </w:style>
  <w:style w:type="paragraph" w:customStyle="1" w:styleId="TableText0018">
    <w:name w:val="样式 Table Text + 两端对齐 段前: 0 磅 段后: 0 磅 行距: 最小值 18 磅"/>
    <w:basedOn w:val="TableTextCharCharCharChar"/>
    <w:rsid w:val="001B2EA4"/>
  </w:style>
  <w:style w:type="paragraph" w:customStyle="1" w:styleId="23">
    <w:name w:val="样式2"/>
    <w:basedOn w:val="TableText0018"/>
    <w:rsid w:val="001B2EA4"/>
    <w:pPr>
      <w:widowControl w:val="0"/>
      <w:autoSpaceDE/>
      <w:autoSpaceDN/>
      <w:adjustRightInd w:val="0"/>
      <w:spacing w:before="0" w:after="0"/>
      <w:jc w:val="both"/>
    </w:pPr>
    <w:rPr>
      <w:rFonts w:cs="宋体"/>
    </w:rPr>
  </w:style>
  <w:style w:type="paragraph" w:customStyle="1" w:styleId="32">
    <w:name w:val="样式3"/>
    <w:basedOn w:val="TableText0018"/>
    <w:rsid w:val="001B2EA4"/>
    <w:pPr>
      <w:widowControl w:val="0"/>
      <w:adjustRightInd w:val="0"/>
      <w:spacing w:before="0" w:after="0"/>
      <w:jc w:val="both"/>
    </w:pPr>
    <w:rPr>
      <w:rFonts w:cs="宋体"/>
    </w:rPr>
  </w:style>
  <w:style w:type="paragraph" w:customStyle="1" w:styleId="41">
    <w:name w:val="样式4"/>
    <w:basedOn w:val="TableTextCharCharCharChar"/>
    <w:rsid w:val="001B2EA4"/>
  </w:style>
  <w:style w:type="character" w:customStyle="1" w:styleId="16">
    <w:name w:val="样式 16 磅"/>
    <w:basedOn w:val="a5"/>
    <w:rsid w:val="001B2EA4"/>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1B2EA4"/>
    <w:rPr>
      <w:rFonts w:ascii="Futura Hv" w:eastAsia="黑体" w:hAnsi="Futura Hv" w:cs="Arial"/>
      <w:color w:val="0090C8"/>
      <w:sz w:val="48"/>
      <w:szCs w:val="48"/>
    </w:rPr>
  </w:style>
  <w:style w:type="character" w:customStyle="1" w:styleId="1CharChar1">
    <w:name w:val="标题 1 Char Char1"/>
    <w:basedOn w:val="a5"/>
    <w:rsid w:val="001B2EA4"/>
    <w:rPr>
      <w:rFonts w:ascii="Arial" w:eastAsia="黑体" w:hAnsi="Arial"/>
      <w:b/>
      <w:sz w:val="32"/>
      <w:szCs w:val="32"/>
      <w:lang w:val="en-US" w:eastAsia="zh-CN" w:bidi="ar-SA"/>
    </w:rPr>
  </w:style>
  <w:style w:type="paragraph" w:customStyle="1" w:styleId="aff6">
    <w:name w:val="表格文本"/>
    <w:rsid w:val="001B2EA4"/>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1B2EA4"/>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1B2EA4"/>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1B2EA4"/>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1B2EA4"/>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1B2EA4"/>
    <w:rPr>
      <w:rFonts w:ascii="Helvetica" w:hAnsi="Helvetica" w:cs="Helvetica"/>
      <w:kern w:val="2"/>
      <w:sz w:val="18"/>
      <w:szCs w:val="18"/>
      <w:lang w:val="en-GB" w:eastAsia="en-US"/>
    </w:rPr>
  </w:style>
  <w:style w:type="table" w:styleId="81">
    <w:name w:val="Table Grid 8"/>
    <w:basedOn w:val="a6"/>
    <w:rsid w:val="001B2EA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1B2EA4"/>
    <w:rPr>
      <w:rFonts w:ascii="Arial Narrow" w:eastAsia="楷体_GB2312" w:hAnsi="Arial Narrow" w:cs="Arial Narrow"/>
      <w:color w:val="000000"/>
      <w:lang w:val="en-US" w:eastAsia="zh-CN" w:bidi="ar-SA"/>
    </w:rPr>
  </w:style>
  <w:style w:type="paragraph" w:customStyle="1" w:styleId="TableTextCharChar">
    <w:name w:val="Table Text Char Char"/>
    <w:rsid w:val="001B2EA4"/>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1B2EA4"/>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1B2EA4"/>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1B2EA4"/>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1B2EA4"/>
    <w:rPr>
      <w:sz w:val="21"/>
    </w:rPr>
  </w:style>
  <w:style w:type="character" w:customStyle="1" w:styleId="hCharCharCharCharChar">
    <w:name w:val="h Char Char Char Char Char"/>
    <w:basedOn w:val="a5"/>
    <w:link w:val="hCharCharCharChar1"/>
    <w:rsid w:val="001B2EA4"/>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1B2EA4"/>
    <w:pPr>
      <w:widowControl w:val="0"/>
      <w:numPr>
        <w:ilvl w:val="1"/>
        <w:numId w:val="13"/>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1B2EA4"/>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1B2EA4"/>
    <w:rPr>
      <w:rFonts w:ascii="Helvetica" w:eastAsia="宋体" w:hAnsi="Helvetica" w:cs="Arial Narrow"/>
      <w:sz w:val="18"/>
      <w:lang w:val="en-US" w:eastAsia="zh-CN" w:bidi="ar-SA"/>
    </w:rPr>
  </w:style>
  <w:style w:type="character" w:customStyle="1" w:styleId="CharChar11">
    <w:name w:val="文档标题 Char Char1"/>
    <w:basedOn w:val="a5"/>
    <w:rsid w:val="001B2EA4"/>
    <w:rPr>
      <w:rFonts w:ascii="Arial" w:eastAsia="黑体" w:hAnsi="Arial"/>
      <w:kern w:val="2"/>
      <w:sz w:val="36"/>
      <w:szCs w:val="36"/>
      <w:lang w:val="en-US" w:eastAsia="zh-CN" w:bidi="ar-SA"/>
    </w:rPr>
  </w:style>
  <w:style w:type="character" w:customStyle="1" w:styleId="CharChar12">
    <w:name w:val="表格文本 Char Char1"/>
    <w:basedOn w:val="a5"/>
    <w:semiHidden/>
    <w:rsid w:val="001B2EA4"/>
    <w:rPr>
      <w:rFonts w:ascii="Arial" w:eastAsia="宋体" w:hAnsi="Arial"/>
      <w:noProof/>
      <w:sz w:val="21"/>
      <w:szCs w:val="21"/>
      <w:lang w:val="en-US" w:eastAsia="zh-CN" w:bidi="ar-SA"/>
    </w:rPr>
  </w:style>
  <w:style w:type="paragraph" w:customStyle="1" w:styleId="hChar">
    <w:name w:val="h Char"/>
    <w:basedOn w:val="Just0"/>
    <w:semiHidden/>
    <w:rsid w:val="001B2EA4"/>
  </w:style>
  <w:style w:type="paragraph" w:styleId="aff7">
    <w:name w:val="Plain Text"/>
    <w:basedOn w:val="a4"/>
    <w:link w:val="Charc"/>
    <w:rsid w:val="001B2EA4"/>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1B2EA4"/>
    <w:rPr>
      <w:rFonts w:ascii="Courier New" w:eastAsiaTheme="minorEastAsia" w:hAnsi="Courier New" w:cstheme="minorBidi"/>
      <w:kern w:val="2"/>
      <w:szCs w:val="22"/>
      <w:lang w:val="en-GB" w:eastAsia="en-US"/>
    </w:rPr>
  </w:style>
  <w:style w:type="paragraph" w:customStyle="1" w:styleId="tabletext1">
    <w:name w:val="table text"/>
    <w:basedOn w:val="a4"/>
    <w:rsid w:val="001B2EA4"/>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1B2EA4"/>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1B2EA4"/>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1B2EA4"/>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1B2EA4"/>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1B2EA4"/>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1B2EA4"/>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1B2EA4"/>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1B2EA4"/>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1B2EA4"/>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1B2EA4"/>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1B2EA4"/>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1B2EA4"/>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1B2EA4"/>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1B2EA4"/>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1B2EA4"/>
    <w:rPr>
      <w:rFonts w:ascii="Arial" w:eastAsia="黑体" w:hAnsi="Arial" w:cs="Helvetica"/>
      <w:b/>
      <w:kern w:val="2"/>
      <w:sz w:val="32"/>
      <w:szCs w:val="32"/>
      <w:lang w:val="en-US" w:eastAsia="zh-CN" w:bidi="ar-SA"/>
    </w:rPr>
  </w:style>
  <w:style w:type="table" w:styleId="51">
    <w:name w:val="Table Grid 5"/>
    <w:basedOn w:val="a6"/>
    <w:rsid w:val="001B2EA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1B2EA4"/>
    <w:rPr>
      <w:rFonts w:ascii="Arial Narrow" w:eastAsia="宋体" w:hAnsi="Arial Narrow" w:cs="Arial Narrow"/>
      <w:kern w:val="2"/>
      <w:sz w:val="21"/>
      <w:szCs w:val="21"/>
      <w:lang w:val="en-US" w:eastAsia="zh-CN" w:bidi="ar-SA"/>
    </w:rPr>
  </w:style>
  <w:style w:type="paragraph" w:customStyle="1" w:styleId="TableHeader">
    <w:name w:val="Table Header"/>
    <w:rsid w:val="001B2EA4"/>
    <w:pPr>
      <w:jc w:val="center"/>
    </w:pPr>
    <w:rPr>
      <w:rFonts w:ascii="Arial" w:hAnsi="Arial"/>
      <w:b/>
      <w:sz w:val="21"/>
      <w:szCs w:val="21"/>
    </w:rPr>
  </w:style>
  <w:style w:type="table" w:customStyle="1" w:styleId="TableStyle">
    <w:name w:val="Table Style"/>
    <w:basedOn w:val="a6"/>
    <w:rsid w:val="001B2E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1B2EA4"/>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1B2EA4"/>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1B2EA4"/>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1B2EA4"/>
    <w:rPr>
      <w:rFonts w:ascii="Arial" w:eastAsia="黑体" w:hAnsi="Arial"/>
      <w:sz w:val="24"/>
    </w:rPr>
  </w:style>
  <w:style w:type="character" w:customStyle="1" w:styleId="CharChar3">
    <w:name w:val="文档标题 Char Char"/>
    <w:basedOn w:val="a5"/>
    <w:rsid w:val="001B2EA4"/>
    <w:rPr>
      <w:rFonts w:ascii="Arial" w:eastAsia="黑体" w:hAnsi="Arial"/>
      <w:kern w:val="2"/>
      <w:sz w:val="36"/>
      <w:szCs w:val="36"/>
    </w:rPr>
  </w:style>
  <w:style w:type="character" w:customStyle="1" w:styleId="CharCharChar1">
    <w:name w:val="表格文本 Char Char Char"/>
    <w:basedOn w:val="a5"/>
    <w:rsid w:val="001B2EA4"/>
    <w:rPr>
      <w:rFonts w:ascii="Arial" w:hAnsi="Arial"/>
      <w:noProof/>
      <w:szCs w:val="21"/>
    </w:rPr>
  </w:style>
  <w:style w:type="character" w:customStyle="1" w:styleId="CharChar2CharChar">
    <w:name w:val="编写建议 Char Char2 Char Char"/>
    <w:basedOn w:val="a5"/>
    <w:rsid w:val="001B2EA4"/>
    <w:rPr>
      <w:rFonts w:ascii="Arial" w:hAnsi="Arial" w:cs="Arial"/>
      <w:i/>
      <w:color w:val="0000FF"/>
      <w:kern w:val="2"/>
      <w:szCs w:val="21"/>
    </w:rPr>
  </w:style>
  <w:style w:type="character" w:customStyle="1" w:styleId="CharCharCharCharCharChar0">
    <w:name w:val="文档标题 Char Char Char Char Char Char"/>
    <w:basedOn w:val="a5"/>
    <w:rsid w:val="001B2EA4"/>
    <w:rPr>
      <w:rFonts w:ascii="Arial" w:eastAsia="黑体" w:hAnsi="Arial" w:cs="Helvetica"/>
      <w:kern w:val="2"/>
      <w:sz w:val="36"/>
      <w:szCs w:val="36"/>
    </w:rPr>
  </w:style>
  <w:style w:type="character" w:customStyle="1" w:styleId="CharCharCharCharCharChar1">
    <w:name w:val="表格文本 Char Char Char Char Char Char"/>
    <w:basedOn w:val="a5"/>
    <w:rsid w:val="001B2EA4"/>
    <w:rPr>
      <w:rFonts w:ascii="Arial" w:hAnsi="Arial" w:cs="Helvetica"/>
      <w:noProof/>
      <w:kern w:val="2"/>
      <w:szCs w:val="21"/>
    </w:rPr>
  </w:style>
  <w:style w:type="character" w:customStyle="1" w:styleId="CharCharCharCharCharCharCharChar">
    <w:name w:val="编写建议 Char Char Char Char Char Char Char Char"/>
    <w:basedOn w:val="a5"/>
    <w:rsid w:val="001B2EA4"/>
    <w:rPr>
      <w:rFonts w:ascii="Arial" w:hAnsi="Arial" w:cs="Arial"/>
      <w:i/>
      <w:color w:val="0000FF"/>
      <w:kern w:val="2"/>
      <w:szCs w:val="21"/>
    </w:rPr>
  </w:style>
  <w:style w:type="character" w:customStyle="1" w:styleId="TableTextCharChar1CharChar">
    <w:name w:val="Table Text Char Char1 Char Char"/>
    <w:basedOn w:val="a5"/>
    <w:rsid w:val="001B2EA4"/>
    <w:rPr>
      <w:rFonts w:ascii="Helvetica" w:hAnsi="Helvetica" w:cs="Helvetica"/>
      <w:kern w:val="2"/>
      <w:sz w:val="18"/>
      <w:szCs w:val="18"/>
      <w:lang w:val="en-GB" w:eastAsia="en-US"/>
    </w:rPr>
  </w:style>
  <w:style w:type="character" w:customStyle="1" w:styleId="hCharCharCharCharCharChar">
    <w:name w:val="h Char Char Char Char Char Char"/>
    <w:basedOn w:val="a5"/>
    <w:rsid w:val="001B2EA4"/>
    <w:rPr>
      <w:rFonts w:ascii="Helvetica" w:hAnsi="Helvetica" w:cs="Helvetica"/>
      <w:kern w:val="2"/>
      <w:szCs w:val="21"/>
      <w:lang w:val="en-GB" w:eastAsia="en-US"/>
    </w:rPr>
  </w:style>
  <w:style w:type="character" w:customStyle="1" w:styleId="Tabs1CharCharCharChar">
    <w:name w:val="Tabs 1&quot; Char Char Char Char"/>
    <w:basedOn w:val="a5"/>
    <w:rsid w:val="001B2EA4"/>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1B2EA4"/>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1B2EA4"/>
    <w:rPr>
      <w:rFonts w:ascii="Helvetica" w:hAnsi="Helvetica" w:cs="Helvetica"/>
      <w:kern w:val="2"/>
      <w:szCs w:val="21"/>
    </w:rPr>
  </w:style>
  <w:style w:type="paragraph" w:customStyle="1" w:styleId="Charf0">
    <w:name w:val="正文新 Char"/>
    <w:basedOn w:val="aff7"/>
    <w:link w:val="CharChar4"/>
    <w:rsid w:val="001B2EA4"/>
    <w:rPr>
      <w:rFonts w:eastAsia="Batang" w:cs="Courier New"/>
      <w:sz w:val="21"/>
      <w:szCs w:val="21"/>
      <w:lang w:val="en-US" w:eastAsia="zh-CN"/>
    </w:rPr>
  </w:style>
  <w:style w:type="character" w:customStyle="1" w:styleId="CharChar4">
    <w:name w:val="正文新 Char Char"/>
    <w:basedOn w:val="a5"/>
    <w:link w:val="Charf0"/>
    <w:rsid w:val="001B2EA4"/>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1B2EA4"/>
    <w:rPr>
      <w:rFonts w:eastAsia="黑体"/>
      <w:bCs/>
      <w:kern w:val="2"/>
      <w:sz w:val="24"/>
      <w:szCs w:val="32"/>
    </w:rPr>
  </w:style>
  <w:style w:type="paragraph" w:customStyle="1" w:styleId="hCharChar">
    <w:name w:val="h Char Char"/>
    <w:basedOn w:val="Just0"/>
    <w:rsid w:val="001B2EA4"/>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1B2EA4"/>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1B2EA4"/>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1B2EA4"/>
    <w:tblPr>
      <w:tblInd w:w="0" w:type="dxa"/>
      <w:tblCellMar>
        <w:top w:w="0" w:type="dxa"/>
        <w:left w:w="108" w:type="dxa"/>
        <w:bottom w:w="0" w:type="dxa"/>
        <w:right w:w="108" w:type="dxa"/>
      </w:tblCellMar>
    </w:tblPr>
  </w:style>
  <w:style w:type="paragraph" w:customStyle="1" w:styleId="CharChar1CharChar">
    <w:name w:val="Char Char1 Char Char"/>
    <w:basedOn w:val="a4"/>
    <w:rsid w:val="001B2EA4"/>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1B2EA4"/>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1B2EA4"/>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1B2EA4"/>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1B2EA4"/>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1B2EA4"/>
    <w:rPr>
      <w:rFonts w:ascii="Arial" w:eastAsia="黑体" w:hAnsi="Arial"/>
      <w:kern w:val="2"/>
      <w:sz w:val="18"/>
      <w:szCs w:val="21"/>
    </w:rPr>
  </w:style>
  <w:style w:type="paragraph" w:customStyle="1" w:styleId="TableTextCharCharChar2">
    <w:name w:val="Table Text Char Char Char2"/>
    <w:rsid w:val="001B2EA4"/>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1B2EA4"/>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1B2EA4"/>
    <w:rPr>
      <w:rFonts w:ascii="Arial" w:eastAsia="黑体" w:hAnsi="Arial" w:cs="Helvetica"/>
      <w:kern w:val="2"/>
      <w:sz w:val="36"/>
      <w:szCs w:val="36"/>
    </w:rPr>
  </w:style>
  <w:style w:type="character" w:customStyle="1" w:styleId="CharCharCharCharChar3">
    <w:name w:val="注示头 Char Char Char Char Char"/>
    <w:basedOn w:val="a5"/>
    <w:rsid w:val="001B2EA4"/>
    <w:rPr>
      <w:rFonts w:ascii="Arial" w:eastAsia="黑体" w:hAnsi="Arial" w:cs="Helvetica"/>
      <w:color w:val="000000"/>
      <w:kern w:val="2"/>
      <w:sz w:val="18"/>
      <w:szCs w:val="21"/>
    </w:rPr>
  </w:style>
  <w:style w:type="character" w:customStyle="1" w:styleId="CharCharCharChar11">
    <w:name w:val="表格文本 Char Char Char Char1"/>
    <w:basedOn w:val="a5"/>
    <w:rsid w:val="001B2EA4"/>
    <w:rPr>
      <w:rFonts w:ascii="Arial" w:hAnsi="Arial" w:cs="Helvetica"/>
      <w:noProof/>
      <w:kern w:val="2"/>
      <w:szCs w:val="21"/>
    </w:rPr>
  </w:style>
  <w:style w:type="character" w:customStyle="1" w:styleId="1CharCharCharCharChar">
    <w:name w:val="样式 标题 1 + 非倾斜 Char Char Char Char Char"/>
    <w:basedOn w:val="a5"/>
    <w:rsid w:val="001B2EA4"/>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1B2EA4"/>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1B2EA4"/>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1B2EA4"/>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1B2EA4"/>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1B2EA4"/>
    <w:rPr>
      <w:rFonts w:ascii="Arial" w:eastAsiaTheme="minorEastAsia" w:hAnsi="Arial" w:cs="Arial"/>
      <w:color w:val="000000"/>
      <w:kern w:val="2"/>
      <w:sz w:val="21"/>
      <w:szCs w:val="21"/>
    </w:rPr>
  </w:style>
  <w:style w:type="character" w:customStyle="1" w:styleId="Char3">
    <w:name w:val="批注主题 Char"/>
    <w:basedOn w:val="Char2"/>
    <w:link w:val="af2"/>
    <w:uiPriority w:val="99"/>
    <w:rsid w:val="001B2EA4"/>
    <w:rPr>
      <w:rFonts w:ascii="Futura Bk" w:hAnsi="Futura Bk" w:cs="Arial"/>
      <w:b/>
      <w:bCs/>
      <w:kern w:val="2"/>
    </w:rPr>
  </w:style>
  <w:style w:type="paragraph" w:customStyle="1" w:styleId="pb1body1">
    <w:name w:val="pb1_body1"/>
    <w:basedOn w:val="a4"/>
    <w:rsid w:val="001B2EA4"/>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1B2EA4"/>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1B2EA4"/>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1B2EA4"/>
    <w:rPr>
      <w:rFonts w:ascii="Futura Hv" w:eastAsia="黑体" w:hAnsi="Futura Hv" w:cs="Arial"/>
      <w:bCs/>
      <w:noProof/>
      <w:color w:val="0090C8"/>
      <w:sz w:val="22"/>
      <w:szCs w:val="22"/>
    </w:rPr>
  </w:style>
  <w:style w:type="character" w:customStyle="1" w:styleId="6Char">
    <w:name w:val="标题 6 Char"/>
    <w:basedOn w:val="a5"/>
    <w:link w:val="6"/>
    <w:rsid w:val="001B2EA4"/>
    <w:rPr>
      <w:rFonts w:ascii="Futura Hv" w:eastAsia="黑体" w:hAnsi="Futura Hv"/>
      <w:bCs/>
      <w:kern w:val="2"/>
      <w:sz w:val="22"/>
      <w:szCs w:val="22"/>
    </w:rPr>
  </w:style>
  <w:style w:type="character" w:customStyle="1" w:styleId="Char">
    <w:name w:val="页眉 Char"/>
    <w:basedOn w:val="a5"/>
    <w:link w:val="a8"/>
    <w:rsid w:val="001B2EA4"/>
    <w:rPr>
      <w:rFonts w:ascii="Futura Bk" w:hAnsi="Futura Bk" w:cs="Arial"/>
      <w:noProof/>
      <w:sz w:val="18"/>
      <w:szCs w:val="18"/>
    </w:rPr>
  </w:style>
  <w:style w:type="character" w:customStyle="1" w:styleId="Char1">
    <w:name w:val="文档结构图 Char"/>
    <w:basedOn w:val="a5"/>
    <w:link w:val="ad"/>
    <w:semiHidden/>
    <w:rsid w:val="001B2EA4"/>
    <w:rPr>
      <w:rFonts w:ascii="Futura Bk" w:hAnsi="Futura Bk" w:cs="Arial"/>
      <w:kern w:val="2"/>
      <w:shd w:val="clear" w:color="auto" w:fill="000080"/>
    </w:rPr>
  </w:style>
  <w:style w:type="character" w:customStyle="1" w:styleId="CharCharChar4">
    <w:name w:val="Char Char Char"/>
    <w:basedOn w:val="a5"/>
    <w:uiPriority w:val="9"/>
    <w:rsid w:val="001B2EA4"/>
    <w:rPr>
      <w:rFonts w:ascii="Cambria" w:eastAsia="宋体" w:hAnsi="Cambria" w:cs="Times New Roman"/>
      <w:b/>
      <w:bCs/>
      <w:color w:val="4F81BD"/>
    </w:rPr>
  </w:style>
  <w:style w:type="paragraph" w:styleId="affa">
    <w:name w:val="Subtitle"/>
    <w:basedOn w:val="a4"/>
    <w:next w:val="a4"/>
    <w:link w:val="Charf1"/>
    <w:uiPriority w:val="11"/>
    <w:qFormat/>
    <w:rsid w:val="001B2EA4"/>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1B2EA4"/>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1B2EA4"/>
    <w:rPr>
      <w:b/>
      <w:bCs/>
    </w:rPr>
  </w:style>
  <w:style w:type="character" w:styleId="affc">
    <w:name w:val="Emphasis"/>
    <w:basedOn w:val="a5"/>
    <w:uiPriority w:val="20"/>
    <w:qFormat/>
    <w:rsid w:val="001B2EA4"/>
    <w:rPr>
      <w:i/>
      <w:iCs/>
    </w:rPr>
  </w:style>
  <w:style w:type="paragraph" w:styleId="affd">
    <w:name w:val="No Spacing"/>
    <w:link w:val="Charf2"/>
    <w:uiPriority w:val="1"/>
    <w:qFormat/>
    <w:rsid w:val="001B2EA4"/>
    <w:rPr>
      <w:rFonts w:ascii="Calibri" w:hAnsi="Calibri"/>
      <w:sz w:val="22"/>
      <w:szCs w:val="22"/>
      <w:lang w:eastAsia="en-US" w:bidi="en-US"/>
    </w:rPr>
  </w:style>
  <w:style w:type="character" w:customStyle="1" w:styleId="Charf2">
    <w:name w:val="无间隔 Char"/>
    <w:basedOn w:val="a5"/>
    <w:link w:val="affd"/>
    <w:uiPriority w:val="1"/>
    <w:rsid w:val="001B2EA4"/>
    <w:rPr>
      <w:rFonts w:ascii="Calibri" w:hAnsi="Calibri"/>
      <w:sz w:val="22"/>
      <w:szCs w:val="22"/>
      <w:lang w:eastAsia="en-US" w:bidi="en-US"/>
    </w:rPr>
  </w:style>
  <w:style w:type="paragraph" w:styleId="affe">
    <w:name w:val="List Paragraph"/>
    <w:basedOn w:val="a4"/>
    <w:uiPriority w:val="34"/>
    <w:qFormat/>
    <w:rsid w:val="001B2EA4"/>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1B2EA4"/>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1B2EA4"/>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1B2EA4"/>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1B2EA4"/>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1B2EA4"/>
    <w:rPr>
      <w:i/>
      <w:iCs/>
      <w:color w:val="808080"/>
    </w:rPr>
  </w:style>
  <w:style w:type="character" w:styleId="afff2">
    <w:name w:val="Intense Emphasis"/>
    <w:basedOn w:val="a5"/>
    <w:uiPriority w:val="21"/>
    <w:qFormat/>
    <w:rsid w:val="001B2EA4"/>
    <w:rPr>
      <w:b/>
      <w:bCs/>
      <w:i/>
      <w:iCs/>
      <w:color w:val="4F81BD"/>
    </w:rPr>
  </w:style>
  <w:style w:type="character" w:styleId="afff3">
    <w:name w:val="Subtle Reference"/>
    <w:basedOn w:val="a5"/>
    <w:uiPriority w:val="31"/>
    <w:qFormat/>
    <w:rsid w:val="001B2EA4"/>
    <w:rPr>
      <w:smallCaps/>
      <w:color w:val="C0504D"/>
      <w:u w:val="single"/>
    </w:rPr>
  </w:style>
  <w:style w:type="character" w:styleId="afff4">
    <w:name w:val="Intense Reference"/>
    <w:basedOn w:val="a5"/>
    <w:uiPriority w:val="32"/>
    <w:qFormat/>
    <w:rsid w:val="001B2EA4"/>
    <w:rPr>
      <w:b/>
      <w:bCs/>
      <w:smallCaps/>
      <w:color w:val="C0504D"/>
      <w:spacing w:val="5"/>
      <w:u w:val="single"/>
    </w:rPr>
  </w:style>
  <w:style w:type="character" w:styleId="afff5">
    <w:name w:val="Book Title"/>
    <w:basedOn w:val="a5"/>
    <w:uiPriority w:val="33"/>
    <w:qFormat/>
    <w:rsid w:val="001B2EA4"/>
    <w:rPr>
      <w:b/>
      <w:bCs/>
      <w:smallCaps/>
      <w:spacing w:val="5"/>
    </w:rPr>
  </w:style>
  <w:style w:type="paragraph" w:styleId="TOC0">
    <w:name w:val="TOC Heading"/>
    <w:basedOn w:val="1"/>
    <w:next w:val="a4"/>
    <w:uiPriority w:val="39"/>
    <w:semiHidden/>
    <w:unhideWhenUsed/>
    <w:qFormat/>
    <w:rsid w:val="001B2EA4"/>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1B2EA4"/>
    <w:pPr>
      <w:widowControl w:val="0"/>
      <w:spacing w:before="0"/>
      <w:ind w:left="0"/>
    </w:pPr>
    <w:rPr>
      <w:rFonts w:ascii="Tahoma" w:eastAsiaTheme="minorEastAsia" w:hAnsi="Tahoma" w:cstheme="minorBidi"/>
      <w:sz w:val="24"/>
      <w:szCs w:val="22"/>
    </w:rPr>
  </w:style>
  <w:style w:type="character" w:customStyle="1" w:styleId="Char10">
    <w:name w:val="Char1"/>
    <w:basedOn w:val="a5"/>
    <w:rsid w:val="001B2EA4"/>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1B2EA4"/>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1B2EA4"/>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1B2EA4"/>
    <w:pPr>
      <w:keepNext/>
      <w:spacing w:before="480" w:after="360"/>
      <w:jc w:val="center"/>
    </w:pPr>
    <w:rPr>
      <w:rFonts w:ascii="Arial" w:eastAsia="黑体" w:hAnsi="Arial" w:cs="Arial"/>
      <w:b/>
      <w:bCs/>
      <w:sz w:val="36"/>
      <w:szCs w:val="36"/>
    </w:rPr>
  </w:style>
  <w:style w:type="paragraph" w:customStyle="1" w:styleId="13">
    <w:name w:val="标题1"/>
    <w:basedOn w:val="2"/>
    <w:rsid w:val="001B2EA4"/>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1B2EA4"/>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1B2EA4"/>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1B2EA4"/>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1B2EA4"/>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1B2EA4"/>
    <w:pPr>
      <w:spacing w:before="312" w:after="0" w:line="360" w:lineRule="atLeast"/>
      <w:textAlignment w:val="baseline"/>
    </w:pPr>
    <w:rPr>
      <w:rFonts w:ascii="Helvetica" w:hAnsi="Helvetica" w:cs="宋体"/>
      <w:b/>
      <w:bCs/>
    </w:rPr>
  </w:style>
  <w:style w:type="paragraph" w:customStyle="1" w:styleId="Hiddentext">
    <w:name w:val="Hiddentext"/>
    <w:basedOn w:val="a4"/>
    <w:rsid w:val="001B2EA4"/>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1B2EA4"/>
    <w:rPr>
      <w:rFonts w:ascii="Arial" w:eastAsia="宋体" w:hAnsi="Arial"/>
      <w:sz w:val="21"/>
      <w:szCs w:val="21"/>
      <w:lang w:val="en-US" w:eastAsia="zh-CN" w:bidi="ar-SA"/>
    </w:rPr>
  </w:style>
  <w:style w:type="paragraph" w:customStyle="1" w:styleId="afff9">
    <w:name w:val="图号"/>
    <w:basedOn w:val="a4"/>
    <w:rsid w:val="001B2EA4"/>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1B2EA4"/>
    <w:rPr>
      <w:rFonts w:eastAsia="宋体"/>
      <w:u w:val="single"/>
      <w:lang w:val="en-GB" w:eastAsia="en-US" w:bidi="ar-SA"/>
    </w:rPr>
  </w:style>
  <w:style w:type="paragraph" w:customStyle="1" w:styleId="afffa">
    <w:name w:val="正文 + 左"/>
    <w:aliases w:val="段前: 7.8 磅,段后: 7.8 磅,行距: 单倍行距"/>
    <w:basedOn w:val="a4"/>
    <w:rsid w:val="001B2EA4"/>
    <w:pPr>
      <w:spacing w:before="0"/>
      <w:ind w:left="0"/>
      <w:textAlignment w:val="bottom"/>
    </w:pPr>
    <w:rPr>
      <w:rFonts w:ascii="Helvetica" w:eastAsia="Helvetica" w:hAnsi="Helvetica" w:cs="Arial Narrow"/>
      <w:sz w:val="18"/>
      <w:szCs w:val="22"/>
    </w:rPr>
  </w:style>
  <w:style w:type="character" w:customStyle="1" w:styleId="tw4winMark">
    <w:name w:val="tw4winMark"/>
    <w:rsid w:val="001B2EA4"/>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1B2EA4"/>
    <w:pPr>
      <w:numPr>
        <w:ilvl w:val="0"/>
        <w:numId w:val="1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1B2EA4"/>
    <w:rPr>
      <w:sz w:val="21"/>
      <w:szCs w:val="21"/>
    </w:rPr>
  </w:style>
  <w:style w:type="character" w:customStyle="1" w:styleId="tblHead">
    <w:name w:val="样式 tblHead"/>
    <w:basedOn w:val="a5"/>
    <w:rsid w:val="001B2EA4"/>
    <w:rPr>
      <w:b/>
      <w:bCs/>
    </w:rPr>
  </w:style>
  <w:style w:type="paragraph" w:customStyle="1" w:styleId="CharChar30">
    <w:name w:val="编写建议 Char Char3"/>
    <w:basedOn w:val="a4"/>
    <w:autoRedefine/>
    <w:semiHidden/>
    <w:rsid w:val="001B2EA4"/>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1B2EA4"/>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1B2EA4"/>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1B2EA4"/>
    <w:rPr>
      <w:rFonts w:ascii="Helvetica" w:eastAsia="Helvetica" w:hAnsi="Helvetica" w:cs="Arial Narrow"/>
      <w:sz w:val="18"/>
    </w:rPr>
  </w:style>
  <w:style w:type="character" w:customStyle="1" w:styleId="labellist">
    <w:name w:val="label_list"/>
    <w:basedOn w:val="a5"/>
    <w:rsid w:val="001B2EA4"/>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026173"/>
    <w:pPr>
      <w:widowControl w:val="0"/>
      <w:spacing w:before="0"/>
      <w:ind w:left="0"/>
    </w:pPr>
    <w:rPr>
      <w:rFonts w:asciiTheme="minorHAnsi" w:eastAsiaTheme="minorEastAsia" w:hAnsiTheme="minorHAnsi" w:cstheme="minorBidi"/>
      <w:sz w:val="21"/>
      <w:szCs w:val="24"/>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5"/>
    <w:uiPriority w:val="9"/>
    <w:semiHidden/>
    <w:rsid w:val="00026173"/>
    <w:rPr>
      <w:rFonts w:asciiTheme="majorHAnsi" w:eastAsiaTheme="majorEastAsia" w:hAnsiTheme="majorHAnsi" w:cstheme="majorBidi"/>
      <w:b/>
      <w:bCs/>
      <w:kern w:val="2"/>
      <w:sz w:val="32"/>
      <w:szCs w:val="32"/>
    </w:rPr>
  </w:style>
  <w:style w:type="character" w:customStyle="1" w:styleId="4Char1">
    <w:name w:val="标题 4 Char1"/>
    <w:aliases w:val="4 Char1"/>
    <w:basedOn w:val="a5"/>
    <w:semiHidden/>
    <w:rsid w:val="00026173"/>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026173"/>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13" Type="http://schemas.openxmlformats.org/officeDocument/2006/relationships/hyperlink" Target="http://idms.h3c.com/Login?tabUrl=DefectDetail/Default/2ae28fd8-e95d-4032-bbeb-1fd6356cf103$tabTitle=201308140068_" TargetMode="External"/><Relationship Id="rId18" Type="http://schemas.openxmlformats.org/officeDocument/2006/relationships/hyperlink" Target="http://idms.h3c.com/Login?tabUrl=DefectDetail/Default/948b34e2-ef8c-4cc5-ab0a-45d157269733$tabTitle=201309120385_" TargetMode="External"/><Relationship Id="rId26" Type="http://schemas.openxmlformats.org/officeDocument/2006/relationships/hyperlink" Target="http://idms.h3c.com/Login?tabUrl=DefectDetail/Default/240bd27c-a744-4625-b42c-ec664219a624$tabTitle=201311150027_" TargetMode="External"/><Relationship Id="rId39" Type="http://schemas.openxmlformats.org/officeDocument/2006/relationships/hyperlink" Target="javascript:openTab('../DefectDetail/Default/d62fe858-e727-45d9-8bba-80fba410513a',%20'&#38382;&#39064;&#21333;:201402070077');" TargetMode="External"/><Relationship Id="rId21" Type="http://schemas.openxmlformats.org/officeDocument/2006/relationships/hyperlink" Target="javascript:openTab('../DefectDetail/Default/ad0b374d-2cd8-4549-8a4e-557562e3ce92',%20'&#38382;&#39064;&#21333;:201303210214');" TargetMode="External"/><Relationship Id="rId34" Type="http://schemas.openxmlformats.org/officeDocument/2006/relationships/hyperlink" Target="javascript:openTab('../DefectDetail/Default/a9cafcc3-55fb-4d09-a382-58c58b5920cf',%20'&#38382;&#39064;&#21333;:201402120311');" TargetMode="External"/><Relationship Id="rId42" Type="http://schemas.openxmlformats.org/officeDocument/2006/relationships/hyperlink" Target="javascript:openTab('../DefectDetail/Default/e8fb25da-266a-4f84-80c4-ddd2f425f760',%20'&#38382;&#39064;&#21333;:201403050013');" TargetMode="External"/><Relationship Id="rId47" Type="http://schemas.openxmlformats.org/officeDocument/2006/relationships/hyperlink" Target="javascript:openTab('../DefectDetail/Default/8485ebae-a4ec-4559-b9a0-b79c6d234ba6',%20'&#38382;&#39064;&#21333;:201403100010');" TargetMode="External"/><Relationship Id="rId50" Type="http://schemas.openxmlformats.org/officeDocument/2006/relationships/hyperlink" Target="javascript:openTab('../DefectDetail/Default/ae92093e-1029-4670-abe4-cad15f18081a',%20'&#38382;&#39064;&#21333;:201403250479');" TargetMode="External"/><Relationship Id="rId55" Type="http://schemas.openxmlformats.org/officeDocument/2006/relationships/hyperlink" Target="javascript:openTab('../DefectDetail/Default/e1eac764-1612-4db6-900b-a50a3e3f97f7',%20'&#38382;&#39064;&#21333;:201403310168');" TargetMode="External"/><Relationship Id="rId63" Type="http://schemas.openxmlformats.org/officeDocument/2006/relationships/hyperlink" Target="http://idms.h3c.com/Login?tabUrl=DefectDetail/Default/44dd46e0-ac01-494c-8de3-6ccf29763513$tabTitle=201406160588" TargetMode="External"/><Relationship Id="rId68" Type="http://schemas.openxmlformats.org/officeDocument/2006/relationships/hyperlink" Target="http://idms.h3c.com/Login?tabUrl=DefectDetail/Default/e3f36725-fb87-4fe9-aea9-36117bd66769$tabTitle=201408190122" TargetMode="External"/><Relationship Id="rId76" Type="http://schemas.openxmlformats.org/officeDocument/2006/relationships/hyperlink" Target="http://idms.h3c.com/Login?tabUrl=DefectDetail/Default/5c90dcb7-a7ac-4edc-a87e-af3607488732$tabTitle=201503020201" TargetMode="External"/><Relationship Id="rId7" Type="http://schemas.openxmlformats.org/officeDocument/2006/relationships/footnotes" Target="footnotes.xml"/><Relationship Id="rId71" Type="http://schemas.openxmlformats.org/officeDocument/2006/relationships/hyperlink" Target="javascript:openTab('../DefectDetail/Default/179528a3-a93a-4f89-aefd-4a1fdc093145',%20'&#38382;&#39064;&#21333;:201409020123');" TargetMode="External"/><Relationship Id="rId2" Type="http://schemas.openxmlformats.org/officeDocument/2006/relationships/numbering" Target="numbering.xml"/><Relationship Id="rId16" Type="http://schemas.openxmlformats.org/officeDocument/2006/relationships/hyperlink" Target="http://idms.h3c.com/Login?tabUrl=DefectDetail/Default/afa6a472-b463-4d1e-9d97-a5d6153613e9$tabTitle=201309020340" TargetMode="External"/><Relationship Id="rId29" Type="http://schemas.openxmlformats.org/officeDocument/2006/relationships/hyperlink" Target="http://idms.h3c.com/Login?tabUrl=DefectDetail/Default/dc633d92-1c6e-49e3-ad7d-49acbf5fc046$tabTitle=201312190030_" TargetMode="External"/><Relationship Id="rId11" Type="http://schemas.openxmlformats.org/officeDocument/2006/relationships/hyperlink" Target="http://idms.h3c.com/Login?tabUrl=DefectDetail/Default/f16979d6-e371-4b30-a9a0-c24218ec6b2d$tabTitle=201308010395_" TargetMode="External"/><Relationship Id="rId24" Type="http://schemas.openxmlformats.org/officeDocument/2006/relationships/hyperlink" Target="http://idms.h3c.com/Login?tabUrl=DefectDetail/Default/4d8c7b85-6410-4382-b40c-5219e6d90e4c$tabTitle=201303070235_" TargetMode="External"/><Relationship Id="rId32" Type="http://schemas.openxmlformats.org/officeDocument/2006/relationships/hyperlink" Target="http://idms.h3c.com/Login?tabUrl=DefectDetail/Default/89fa1c44-efca-4bfd-8c95-040d20cfce7e$tabTitle=201312260409_" TargetMode="External"/><Relationship Id="rId37" Type="http://schemas.openxmlformats.org/officeDocument/2006/relationships/hyperlink" Target="javascript:openTab('../DefectDetail/Default/0e883990-b303-4e49-b754-37faef1a818b',%20'&#38382;&#39064;&#21333;:201402070002');" TargetMode="External"/><Relationship Id="rId40" Type="http://schemas.openxmlformats.org/officeDocument/2006/relationships/hyperlink" Target="javascript:openTab('../DefectDetail/Default/792624fe-8245-43a1-a592-299d490f9085',%20'&#38382;&#39064;&#21333;:201402190203');" TargetMode="External"/><Relationship Id="rId45" Type="http://schemas.openxmlformats.org/officeDocument/2006/relationships/hyperlink" Target="javascript:openTab('../DefectDetail/Default/c5fc9caf-9713-489a-8223-8357030554af',%20'&#38382;&#39064;&#21333;:201403180329');" TargetMode="External"/><Relationship Id="rId53" Type="http://schemas.openxmlformats.org/officeDocument/2006/relationships/hyperlink" Target="javascript:openTab('../DefectDetail/Default/6f0ca4a4-4438-4e6d-a6fb-31ac727cae30',%20'&#38382;&#39064;&#21333;:201404170415');" TargetMode="External"/><Relationship Id="rId58" Type="http://schemas.openxmlformats.org/officeDocument/2006/relationships/hyperlink" Target="http://idms.h3c.com/Login?tabUrl=DefectDetail/Default/84d6c3a6-8140-4dc4-a293-46f0140b18df$tabTitle=201405240043" TargetMode="External"/><Relationship Id="rId66" Type="http://schemas.openxmlformats.org/officeDocument/2006/relationships/hyperlink" Target="http://idms.h3c.com/Login?tabUrl=DefectDetail/Default/40689c6a-af16-4bed-b2d1-528d288c151b$tabTitle=201407240339" TargetMode="External"/><Relationship Id="rId74" Type="http://schemas.openxmlformats.org/officeDocument/2006/relationships/hyperlink" Target="javascript:openTab('../DefectDetail/Default/bf479d98-effd-4d32-8e60-2661e9066126',%20'&#38382;&#39064;&#21333;:201410270145');" TargetMode="External"/><Relationship Id="rId79"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hyperlink" Target="http://idms.h3c.com/Login?tabUrl=DefectDetail/Default/b4e8a7c9-d2bd-48bd-9c75-d2fc749772bb$tabTitle=201405230397" TargetMode="External"/><Relationship Id="rId10" Type="http://schemas.openxmlformats.org/officeDocument/2006/relationships/hyperlink" Target="http://idms.h3c.com/Login?tabUrl=DefectDetail/Default/4d30051a-7af4-4fe2-b35f-03c9d0e90644$tabTitle=201307290148_" TargetMode="External"/><Relationship Id="rId19" Type="http://schemas.openxmlformats.org/officeDocument/2006/relationships/hyperlink" Target="http://idms.h3c.com/Login?tabUrl=DefectDetail/Default/9167c547-f851-4d4f-a553-f9b55c8b9832$tabTitle=201309120424_" TargetMode="External"/><Relationship Id="rId31" Type="http://schemas.openxmlformats.org/officeDocument/2006/relationships/hyperlink" Target="http://idms.h3c.com/Login?tabUrl=DefectDetail/Default/03b27e70-dbea-45c7-bf75-5299d672e69d$tabTitle=201312170234_" TargetMode="External"/><Relationship Id="rId44" Type="http://schemas.openxmlformats.org/officeDocument/2006/relationships/hyperlink" Target="javascript:openTab('../DefectDetail/Default/970f4831-2d92-4a27-9e11-cc6acecfea7d',%20'&#38382;&#39064;&#21333;:201403120252');" TargetMode="External"/><Relationship Id="rId52" Type="http://schemas.openxmlformats.org/officeDocument/2006/relationships/hyperlink" Target="javascript:openTab('../DefectDetail/Default/77bacd79-59ea-41ee-b589-db9694869bd1',%20'&#38382;&#39064;&#21333;:201403270580');" TargetMode="External"/><Relationship Id="rId60" Type="http://schemas.openxmlformats.org/officeDocument/2006/relationships/hyperlink" Target="http://idms.h3c.com/Login?tabUrl=DefectDetail/Default/a2ab6030-1641-4712-b31e-6f8b1a181ec5$tabTitle=201405270260" TargetMode="External"/><Relationship Id="rId65" Type="http://schemas.openxmlformats.org/officeDocument/2006/relationships/hyperlink" Target="http://idms.h3c.com/Login?tabUrl=DefectDetail/Default/a8a4c17a-d08d-490a-b9d5-d8ff8427faf7$tabTitle=201406180219" TargetMode="External"/><Relationship Id="rId73" Type="http://schemas.openxmlformats.org/officeDocument/2006/relationships/hyperlink" Target="javascript:openTab('../DefectDetail/Default/a4f7909d-39d7-4634-bddd-fc0618a307d1',%20'&#38382;&#39064;&#21333;:201410170226');" TargetMode="External"/><Relationship Id="rId78" Type="http://schemas.openxmlformats.org/officeDocument/2006/relationships/footer" Target="footer1.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dms.h3c.com/Login?tabUrl=DefectDetail/Default/70305186-dd29-4c87-b476-975e0c8d3704$tabTitle=201306260335_" TargetMode="External"/><Relationship Id="rId14" Type="http://schemas.openxmlformats.org/officeDocument/2006/relationships/hyperlink" Target="http://idms.h3c.com/Login?tabUrl=DefectDetail/Default/3289e5c8-577e-4524-bd67-1c9e102e3491$tabTitle=201308190393_" TargetMode="External"/><Relationship Id="rId22" Type="http://schemas.openxmlformats.org/officeDocument/2006/relationships/hyperlink" Target="http://idms.h3c.com/Login?tabUrl=DefectDetail/Default/b08b367d-fe81-45fa-9ee0-7216a8f358df$tabTitle=201309100274_" TargetMode="External"/><Relationship Id="rId27" Type="http://schemas.openxmlformats.org/officeDocument/2006/relationships/hyperlink" Target="http://idms.h3c.com/Login?tabUrl=DefectDetail/Default/34b72cd3-848d-42f3-a453-57ae75fe5aac$tabTitle=201401140334_" TargetMode="External"/><Relationship Id="rId30" Type="http://schemas.openxmlformats.org/officeDocument/2006/relationships/hyperlink" Target="http://idms.h3c.com/Login?tabUrl=DefectDetail/Default/4e5e99aa-99e3-4cb3-9919-dc1c9687a3b3$tabTitle=201401070318_" TargetMode="External"/><Relationship Id="rId35" Type="http://schemas.openxmlformats.org/officeDocument/2006/relationships/hyperlink" Target="javascript:openTab('../DefectDetail/Default/fc30a7bf-1d52-4149-abb2-f49789c3cddd',%20'&#38382;&#39064;&#21333;:201401230449');" TargetMode="External"/><Relationship Id="rId43" Type="http://schemas.openxmlformats.org/officeDocument/2006/relationships/hyperlink" Target="javascript:openTab('../DefectDetail/Default/a5307a54-ea70-462f-a740-0ff6af292e6d',%20'&#38382;&#39064;&#21333;:201402130293');" TargetMode="External"/><Relationship Id="rId48" Type="http://schemas.openxmlformats.org/officeDocument/2006/relationships/hyperlink" Target="javascript:openTab('../DefectDetail/Default/dac1f8b1-aa02-4180-a021-d13dbc5999cc',%20'&#38382;&#39064;&#21333;:201403060263');" TargetMode="External"/><Relationship Id="rId56" Type="http://schemas.openxmlformats.org/officeDocument/2006/relationships/hyperlink" Target="http://idms.h3c.com/Login?tabUrl=DefectDetail/Default/005b969c-631e-4150-943b-f6c93b85e3c0$tabTitle=201403280477" TargetMode="External"/><Relationship Id="rId64" Type="http://schemas.openxmlformats.org/officeDocument/2006/relationships/hyperlink" Target="http://idms.h3c.com/Login?tabUrl=DefectDetail/Default/a7d7c470-b1bc-4882-a679-cff850037fe6$tabTitle=201406190159" TargetMode="External"/><Relationship Id="rId69" Type="http://schemas.openxmlformats.org/officeDocument/2006/relationships/hyperlink" Target="http://idms.h3c.com/Login?tabUrl=DefectDetail/Default/d995bf24-2b48-482e-adcc-5057a10a4b28$tabTitle=201408270553"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idms.h3c.com/Login?tabUrl=DefectDetail/Default/4b7501fa-339b-43c6-84f8-9cf73151007d$tabTitle=201403210483_" TargetMode="External"/><Relationship Id="rId72" Type="http://schemas.openxmlformats.org/officeDocument/2006/relationships/hyperlink" Target="javascript:openTab('../DefectDetail/Default/47e72a9e-b193-423c-a55a-ba0d96a22586',%20'&#38382;&#39064;&#21333;:201311220107');"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idms.h3c.com/Login?tabUrl=DefectDetail/Default/8d5b06cb-b90a-434d-ba47-d4f00deaa5ff$tabTitle=201308070049_" TargetMode="External"/><Relationship Id="rId17" Type="http://schemas.openxmlformats.org/officeDocument/2006/relationships/hyperlink" Target="http://idms.h3c.com/Login?tabUrl=DefectDetail/Default/6390c31e-d390-4c6d-8ce1-3b89bfc7f13b$tabTitle=201309020078_" TargetMode="External"/><Relationship Id="rId25" Type="http://schemas.openxmlformats.org/officeDocument/2006/relationships/hyperlink" Target="http://idms.h3c.com/Login?tabUrl=DefectDetail/Default/a50e3ca9-d3bd-4789-ac96-c4a70580f460$tabTitle=201311140224_" TargetMode="External"/><Relationship Id="rId33" Type="http://schemas.openxmlformats.org/officeDocument/2006/relationships/hyperlink" Target="javascript:openTab('../DefectDetail/Default/8b7469b7-63c7-4fda-bd28-0b9a7f9715ef',%20'&#38382;&#39064;&#21333;:201312160231');" TargetMode="External"/><Relationship Id="rId38" Type="http://schemas.openxmlformats.org/officeDocument/2006/relationships/hyperlink" Target="javascript:openTab('../DefectDetail/Default/650681d5-ade6-4e1d-bfc2-3d23ecca819e',%20'&#38382;&#39064;&#21333;:201402250028');" TargetMode="External"/><Relationship Id="rId46" Type="http://schemas.openxmlformats.org/officeDocument/2006/relationships/hyperlink" Target="javascript:openTab('../DefectDetail/Default/89810737-5a2e-42d8-8b14-3c2c27b8865f',%20'&#38382;&#39064;&#21333;:201403240191');" TargetMode="External"/><Relationship Id="rId59" Type="http://schemas.openxmlformats.org/officeDocument/2006/relationships/hyperlink" Target="http://idms.h3c.com/Login?tabUrl=DefectDetail/Default/3deb5c82-cbe7-4109-bce1-3e15394658b8$tabTitle=201405260310" TargetMode="External"/><Relationship Id="rId67" Type="http://schemas.openxmlformats.org/officeDocument/2006/relationships/hyperlink" Target="http://idms.h3c.com/Login?tabUrl=DefectDetail/Default/caba947c-37d5-4104-9b65-e7e592a96d60$tabTitle=201408220051" TargetMode="External"/><Relationship Id="rId20" Type="http://schemas.openxmlformats.org/officeDocument/2006/relationships/hyperlink" Target="http://idms.h3c.com/Login?tabUrl=DefectDetail/Default/5aa32095-7f93-4925-92d3-389c2ebe73cd$tabTitle=201309260109_" TargetMode="External"/><Relationship Id="rId41" Type="http://schemas.openxmlformats.org/officeDocument/2006/relationships/hyperlink" Target="javascript:openTab('../DefectDetail/Default/659e0b0d-889e-4725-8265-bd17e72fd4f9',%20'&#38382;&#39064;&#21333;:201403050178');" TargetMode="External"/><Relationship Id="rId54" Type="http://schemas.openxmlformats.org/officeDocument/2006/relationships/hyperlink" Target="javascript:openTab('../DefectDetail/Default/b979049e-8a18-4c9b-9026-318fdf936fc1',%20'&#38382;&#39064;&#21333;:201404150306');" TargetMode="External"/><Relationship Id="rId62" Type="http://schemas.openxmlformats.org/officeDocument/2006/relationships/hyperlink" Target="http://idms.h3c.com/Login?tabUrl=DefectDetail/Default/60b1b640-84b4-43b3-8119-6503d00cc938$tabTitle=201405280306" TargetMode="External"/><Relationship Id="rId70" Type="http://schemas.openxmlformats.org/officeDocument/2006/relationships/hyperlink" Target="http://idms.h3c.com/Login?tabUrl=DefectDetail/Default/6c411b86-4e37-435a-9381-d5a74e6ef5f6$tabTitle=201408270118" TargetMode="External"/><Relationship Id="rId75" Type="http://schemas.openxmlformats.org/officeDocument/2006/relationships/hyperlink" Target="javascript:openTab('../DefectDetail/Default/013a64a8-f620-4eaa-b1af-ac2b9c441131',%20'&#38382;&#39064;&#21333;:201409170133');"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idms.h3c.com/Login?tabUrl=DefectDetail/Default/f954a31a-6095-45b2-b94a-37234265bbd0$tabTitle=201308040092_" TargetMode="External"/><Relationship Id="rId23" Type="http://schemas.openxmlformats.org/officeDocument/2006/relationships/hyperlink" Target="javascript:openTab('../DefectDetail/Default/df340295-242d-46e7-b077-5ce685d8da0f',%20'&#38382;&#39064;&#21333;:201310140314');" TargetMode="External"/><Relationship Id="rId28" Type="http://schemas.openxmlformats.org/officeDocument/2006/relationships/hyperlink" Target="http://idms.h3c.com/Login?tabUrl=DefectDetail/Default/23cc4863-ac34-49d4-9e87-a0869291ef01$tabTitle=201401020462_" TargetMode="External"/><Relationship Id="rId36" Type="http://schemas.openxmlformats.org/officeDocument/2006/relationships/hyperlink" Target="javascript:openTab('../DefectDetail/Default/256ef0f4-5143-46bf-8b69-5c57dcbcac61',%20'&#38382;&#39064;&#21333;:201401200208');" TargetMode="External"/><Relationship Id="rId49" Type="http://schemas.openxmlformats.org/officeDocument/2006/relationships/hyperlink" Target="javascript:openTab('../DefectDetail/Default/71f06be8-79df-4fa3-90bb-55be472f98c2',%20'&#38382;&#39064;&#21333;:201403310126');" TargetMode="External"/><Relationship Id="rId57" Type="http://schemas.openxmlformats.org/officeDocument/2006/relationships/hyperlink" Target="http://idms.h3c.com/Login?tabUrl=DefectDetail/Default/86c65a64-8f5b-483d-896c-27c27a8cf401$tabTitle=2014051605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BDEB-8C00-4230-A6FB-A0F4AB44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229</TotalTime>
  <Pages>3</Pages>
  <Words>7354</Words>
  <Characters>70828</Characters>
  <Application>Microsoft Office Word</Application>
  <DocSecurity>0</DocSecurity>
  <Lines>3727</Lines>
  <Paragraphs>2606</Paragraphs>
  <ScaleCrop>false</ScaleCrop>
  <Company/>
  <LinksUpToDate>false</LinksUpToDate>
  <CharactersWithSpaces>75576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70</cp:revision>
  <cp:lastPrinted>2010-05-04T10:01:00Z</cp:lastPrinted>
  <dcterms:created xsi:type="dcterms:W3CDTF">2014-07-11T01:33:00Z</dcterms:created>
  <dcterms:modified xsi:type="dcterms:W3CDTF">2022-01-26T06:02:00Z</dcterms:modified>
</cp:coreProperties>
</file>